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D86DDBB" w14:textId="77777777" w:rsidR="0066560A" w:rsidRPr="0066560A" w:rsidRDefault="007B474F" w:rsidP="0066560A">
      <w:pPr>
        <w:spacing w:line="276" w:lineRule="auto"/>
        <w:jc w:val="center"/>
        <w:rPr>
          <w:sz w:val="56"/>
          <w:szCs w:val="56"/>
        </w:rPr>
      </w:pPr>
      <w:r w:rsidRPr="007B474F">
        <w:rPr>
          <w:sz w:val="56"/>
          <w:szCs w:val="56"/>
        </w:rPr>
        <w:t>„</w:t>
      </w:r>
      <w:r w:rsidR="0066560A" w:rsidRPr="0066560A">
        <w:rPr>
          <w:sz w:val="56"/>
          <w:szCs w:val="56"/>
        </w:rPr>
        <w:t xml:space="preserve">Jez na Moravě, Nové Mlýny – </w:t>
      </w:r>
    </w:p>
    <w:p w14:paraId="19F53404" w14:textId="77777777" w:rsidR="007B474F" w:rsidRPr="007B474F" w:rsidRDefault="0066560A" w:rsidP="0066560A">
      <w:pPr>
        <w:spacing w:line="276" w:lineRule="auto"/>
        <w:jc w:val="center"/>
        <w:rPr>
          <w:sz w:val="56"/>
          <w:szCs w:val="56"/>
        </w:rPr>
      </w:pPr>
      <w:r w:rsidRPr="0066560A">
        <w:rPr>
          <w:sz w:val="56"/>
          <w:szCs w:val="56"/>
        </w:rPr>
        <w:t>rekonstrukce technologie</w:t>
      </w:r>
      <w:r w:rsidR="007B474F">
        <w:rPr>
          <w:sz w:val="56"/>
          <w:szCs w:val="56"/>
        </w:rPr>
        <w:t>.</w:t>
      </w:r>
      <w:r w:rsidR="007B474F" w:rsidRPr="007B474F">
        <w:rPr>
          <w:sz w:val="56"/>
          <w:szCs w:val="56"/>
        </w:rPr>
        <w:t>“</w:t>
      </w:r>
    </w:p>
    <w:p w14:paraId="6ED93233" w14:textId="77777777" w:rsidR="007B474F" w:rsidRDefault="007B474F" w:rsidP="00536F25">
      <w:pPr>
        <w:spacing w:line="276" w:lineRule="auto"/>
        <w:jc w:val="center"/>
        <w:rPr>
          <w:sz w:val="72"/>
          <w:szCs w:val="72"/>
        </w:rPr>
      </w:pPr>
    </w:p>
    <w:p w14:paraId="1D67C9F0" w14:textId="77777777" w:rsidR="0066560A" w:rsidRDefault="0066560A" w:rsidP="00536F25">
      <w:pPr>
        <w:spacing w:line="276" w:lineRule="auto"/>
        <w:jc w:val="center"/>
        <w:rPr>
          <w:sz w:val="72"/>
          <w:szCs w:val="72"/>
        </w:rPr>
      </w:pPr>
    </w:p>
    <w:p w14:paraId="31BAB5F5" w14:textId="77777777" w:rsidR="0066560A" w:rsidRDefault="0066560A" w:rsidP="00536F25">
      <w:pPr>
        <w:spacing w:line="276" w:lineRule="auto"/>
        <w:jc w:val="center"/>
        <w:rPr>
          <w:sz w:val="72"/>
          <w:szCs w:val="72"/>
        </w:rPr>
      </w:pPr>
    </w:p>
    <w:p w14:paraId="62E35391" w14:textId="77777777" w:rsidR="007B474F" w:rsidRDefault="007B474F" w:rsidP="002A3033">
      <w:pPr>
        <w:spacing w:line="276" w:lineRule="auto"/>
        <w:jc w:val="center"/>
        <w:rPr>
          <w:sz w:val="72"/>
          <w:szCs w:val="72"/>
        </w:rPr>
      </w:pPr>
      <w:r w:rsidRPr="007B474F">
        <w:rPr>
          <w:sz w:val="72"/>
          <w:szCs w:val="72"/>
        </w:rPr>
        <w:t xml:space="preserve">Plán </w:t>
      </w:r>
      <w:r>
        <w:rPr>
          <w:sz w:val="72"/>
          <w:szCs w:val="72"/>
        </w:rPr>
        <w:t>bezpečnosti a ochrany zdraví při práci.</w:t>
      </w:r>
    </w:p>
    <w:p w14:paraId="4609BA2B" w14:textId="77777777" w:rsidR="002632B3" w:rsidRDefault="00852AB0" w:rsidP="002A3033">
      <w:pPr>
        <w:spacing w:line="276" w:lineRule="auto"/>
        <w:jc w:val="center"/>
        <w:rPr>
          <w:sz w:val="48"/>
          <w:szCs w:val="48"/>
        </w:rPr>
      </w:pPr>
      <w:r>
        <w:rPr>
          <w:sz w:val="48"/>
          <w:szCs w:val="48"/>
        </w:rPr>
        <w:t>Přípravná fáze.</w:t>
      </w:r>
    </w:p>
    <w:p w14:paraId="7E37CAF3" w14:textId="77777777" w:rsidR="00852AB0" w:rsidRDefault="00852AB0" w:rsidP="002A3033">
      <w:pPr>
        <w:spacing w:line="276" w:lineRule="auto"/>
        <w:jc w:val="center"/>
        <w:rPr>
          <w:sz w:val="28"/>
          <w:szCs w:val="28"/>
        </w:rPr>
      </w:pPr>
    </w:p>
    <w:p w14:paraId="3D71C97C" w14:textId="77777777" w:rsidR="0066560A" w:rsidRDefault="0066560A" w:rsidP="002A3033">
      <w:pPr>
        <w:spacing w:line="276" w:lineRule="auto"/>
        <w:jc w:val="center"/>
        <w:rPr>
          <w:sz w:val="28"/>
          <w:szCs w:val="28"/>
        </w:rPr>
      </w:pPr>
    </w:p>
    <w:p w14:paraId="514B619A" w14:textId="77777777" w:rsidR="0066560A" w:rsidRDefault="0066560A" w:rsidP="002A3033">
      <w:pPr>
        <w:spacing w:line="276" w:lineRule="auto"/>
        <w:jc w:val="center"/>
        <w:rPr>
          <w:sz w:val="28"/>
          <w:szCs w:val="28"/>
        </w:rPr>
      </w:pPr>
    </w:p>
    <w:p w14:paraId="53EC3CB1" w14:textId="77777777" w:rsidR="0066560A" w:rsidRDefault="0066560A" w:rsidP="002A3033">
      <w:pPr>
        <w:spacing w:line="276" w:lineRule="auto"/>
        <w:jc w:val="center"/>
        <w:rPr>
          <w:sz w:val="28"/>
          <w:szCs w:val="28"/>
        </w:rPr>
      </w:pPr>
    </w:p>
    <w:p w14:paraId="28E133C9" w14:textId="77777777" w:rsidR="0066560A" w:rsidRDefault="0066560A" w:rsidP="002A3033">
      <w:pPr>
        <w:spacing w:line="276" w:lineRule="auto"/>
        <w:jc w:val="center"/>
        <w:rPr>
          <w:sz w:val="28"/>
          <w:szCs w:val="28"/>
        </w:rPr>
      </w:pPr>
    </w:p>
    <w:p w14:paraId="628C658F" w14:textId="77777777" w:rsidR="0066560A" w:rsidRDefault="0066560A" w:rsidP="002A3033">
      <w:pPr>
        <w:spacing w:line="276" w:lineRule="auto"/>
        <w:jc w:val="center"/>
        <w:rPr>
          <w:sz w:val="28"/>
          <w:szCs w:val="28"/>
        </w:rPr>
      </w:pPr>
    </w:p>
    <w:p w14:paraId="3F20F9FD" w14:textId="77777777" w:rsidR="0066560A" w:rsidRPr="00852AB0" w:rsidRDefault="0066560A" w:rsidP="002A3033">
      <w:pPr>
        <w:spacing w:line="276" w:lineRule="auto"/>
        <w:jc w:val="center"/>
        <w:rPr>
          <w:sz w:val="28"/>
          <w:szCs w:val="28"/>
        </w:rPr>
      </w:pPr>
    </w:p>
    <w:p w14:paraId="6F232CFC" w14:textId="77777777" w:rsidR="00D04404" w:rsidRDefault="00D04404" w:rsidP="00D04404">
      <w:pPr>
        <w:spacing w:line="276" w:lineRule="auto"/>
      </w:pPr>
      <w:r>
        <w:t>Autor:</w:t>
      </w:r>
      <w:r>
        <w:tab/>
      </w:r>
      <w:r>
        <w:tab/>
        <w:t>Ing. J</w:t>
      </w:r>
      <w:r w:rsidR="0093465D">
        <w:t>iří</w:t>
      </w:r>
      <w:r>
        <w:t xml:space="preserve"> Sedláček, U Kříže 975/1, 674 01 Třebíč, </w:t>
      </w:r>
    </w:p>
    <w:p w14:paraId="3381A3BA" w14:textId="77777777" w:rsidR="00D04404" w:rsidRDefault="00D04404" w:rsidP="00D04404">
      <w:pPr>
        <w:spacing w:line="276" w:lineRule="auto"/>
      </w:pPr>
      <w:r>
        <w:t>Osvědčení:</w:t>
      </w:r>
      <w:r>
        <w:tab/>
      </w:r>
      <w:r w:rsidRPr="001F3BAA">
        <w:t xml:space="preserve">Reg. č.: </w:t>
      </w:r>
      <w:r w:rsidR="0093465D" w:rsidRPr="0093465D">
        <w:t>ITI/574/KOO/2017</w:t>
      </w:r>
    </w:p>
    <w:p w14:paraId="0F72EADE" w14:textId="77777777" w:rsidR="00D04404" w:rsidRDefault="00D04404" w:rsidP="00D04404">
      <w:pPr>
        <w:spacing w:line="276" w:lineRule="auto"/>
      </w:pPr>
      <w:r>
        <w:t xml:space="preserve">Tel.: </w:t>
      </w:r>
      <w:r>
        <w:tab/>
      </w:r>
      <w:r>
        <w:tab/>
      </w:r>
      <w:r w:rsidRPr="001F3BAA">
        <w:t xml:space="preserve">+420 </w:t>
      </w:r>
      <w:r w:rsidR="0093465D">
        <w:t>776</w:t>
      </w:r>
      <w:r w:rsidRPr="001F3BAA">
        <w:t xml:space="preserve"> </w:t>
      </w:r>
      <w:r w:rsidR="0093465D">
        <w:t>855</w:t>
      </w:r>
      <w:r w:rsidRPr="001F3BAA">
        <w:t xml:space="preserve"> </w:t>
      </w:r>
      <w:r w:rsidR="0093465D">
        <w:t>579</w:t>
      </w:r>
    </w:p>
    <w:p w14:paraId="46A90763" w14:textId="77777777" w:rsidR="00D04404" w:rsidRDefault="00D04404" w:rsidP="00D04404">
      <w:pPr>
        <w:spacing w:line="276" w:lineRule="auto"/>
      </w:pPr>
      <w:r>
        <w:t>Email:</w:t>
      </w:r>
      <w:r>
        <w:tab/>
      </w:r>
      <w:r>
        <w:tab/>
      </w:r>
      <w:r w:rsidR="0093465D">
        <w:t>projektsestav</w:t>
      </w:r>
      <w:r w:rsidRPr="001F3BAA">
        <w:t>@</w:t>
      </w:r>
      <w:r w:rsidR="0093465D">
        <w:t>gmail</w:t>
      </w:r>
      <w:r w:rsidRPr="001F3BAA">
        <w:t>.c</w:t>
      </w:r>
      <w:r w:rsidR="0093465D">
        <w:t>om</w:t>
      </w:r>
    </w:p>
    <w:p w14:paraId="5D8D3868" w14:textId="77777777" w:rsidR="00D04404" w:rsidRDefault="00D04404" w:rsidP="00D04404">
      <w:pPr>
        <w:spacing w:line="276" w:lineRule="auto"/>
      </w:pPr>
    </w:p>
    <w:p w14:paraId="0DB9C6A6" w14:textId="77777777" w:rsidR="00D04404" w:rsidRDefault="00D04404" w:rsidP="00D04404">
      <w:pPr>
        <w:spacing w:line="276" w:lineRule="auto"/>
      </w:pPr>
      <w:r>
        <w:t xml:space="preserve">V Třebíči. </w:t>
      </w:r>
      <w:r>
        <w:tab/>
      </w:r>
      <w:r>
        <w:tab/>
      </w:r>
      <w:r>
        <w:tab/>
      </w:r>
      <w:r>
        <w:tab/>
      </w:r>
      <w:r>
        <w:tab/>
      </w:r>
      <w:r>
        <w:tab/>
      </w:r>
      <w:r>
        <w:tab/>
      </w:r>
      <w:r>
        <w:tab/>
      </w:r>
      <w:r w:rsidR="0066560A">
        <w:t>21</w:t>
      </w:r>
      <w:r w:rsidRPr="002632B3">
        <w:t xml:space="preserve">. </w:t>
      </w:r>
      <w:r w:rsidR="0093465D" w:rsidRPr="002632B3">
        <w:t>1</w:t>
      </w:r>
      <w:r w:rsidRPr="002632B3">
        <w:t>. 20</w:t>
      </w:r>
      <w:r w:rsidR="007354D8" w:rsidRPr="002632B3">
        <w:t>2</w:t>
      </w:r>
      <w:r w:rsidR="00B65E5D">
        <w:t>1</w:t>
      </w:r>
    </w:p>
    <w:p w14:paraId="2B06921E" w14:textId="77777777" w:rsidR="00E36188" w:rsidRDefault="00E36188" w:rsidP="00536F25">
      <w:pPr>
        <w:pStyle w:val="SIObsah"/>
        <w:spacing w:line="276" w:lineRule="auto"/>
      </w:pPr>
      <w:bookmarkStart w:id="0" w:name="_Toc62119317"/>
      <w:r>
        <w:lastRenderedPageBreak/>
        <w:t>Obsah</w:t>
      </w:r>
      <w:bookmarkEnd w:id="0"/>
    </w:p>
    <w:p w14:paraId="36204B23" w14:textId="77777777" w:rsidR="003E251D" w:rsidRDefault="001C6001">
      <w:pPr>
        <w:pStyle w:val="Obsah1"/>
        <w:rPr>
          <w:rFonts w:asciiTheme="minorHAnsi" w:eastAsiaTheme="minorEastAsia" w:hAnsiTheme="minorHAnsi"/>
          <w:caps w:val="0"/>
          <w:noProof/>
          <w:sz w:val="22"/>
          <w:szCs w:val="22"/>
          <w:lang w:eastAsia="cs-CZ"/>
        </w:rPr>
      </w:pPr>
      <w:r>
        <w:rPr>
          <w:lang w:val="en-US"/>
        </w:rPr>
        <w:fldChar w:fldCharType="begin"/>
      </w:r>
      <w:r>
        <w:instrText xml:space="preserve"> TOC \o "1-3" \h \z \u </w:instrText>
      </w:r>
      <w:r>
        <w:rPr>
          <w:lang w:val="en-US"/>
        </w:rPr>
        <w:fldChar w:fldCharType="separate"/>
      </w:r>
      <w:hyperlink w:anchor="_Toc62119317" w:history="1">
        <w:r w:rsidR="003E251D" w:rsidRPr="00BD4D59">
          <w:rPr>
            <w:rStyle w:val="Hypertextovodkaz"/>
            <w:noProof/>
          </w:rPr>
          <w:t>Obsah</w:t>
        </w:r>
        <w:r w:rsidR="003E251D">
          <w:rPr>
            <w:noProof/>
            <w:webHidden/>
          </w:rPr>
          <w:tab/>
        </w:r>
        <w:r w:rsidR="003E251D">
          <w:rPr>
            <w:noProof/>
            <w:webHidden/>
          </w:rPr>
          <w:fldChar w:fldCharType="begin"/>
        </w:r>
        <w:r w:rsidR="003E251D">
          <w:rPr>
            <w:noProof/>
            <w:webHidden/>
          </w:rPr>
          <w:instrText xml:space="preserve"> PAGEREF _Toc62119317 \h </w:instrText>
        </w:r>
        <w:r w:rsidR="003E251D">
          <w:rPr>
            <w:noProof/>
            <w:webHidden/>
          </w:rPr>
        </w:r>
        <w:r w:rsidR="003E251D">
          <w:rPr>
            <w:noProof/>
            <w:webHidden/>
          </w:rPr>
          <w:fldChar w:fldCharType="separate"/>
        </w:r>
        <w:r w:rsidR="00C715C8">
          <w:rPr>
            <w:noProof/>
            <w:webHidden/>
          </w:rPr>
          <w:t>2</w:t>
        </w:r>
        <w:r w:rsidR="003E251D">
          <w:rPr>
            <w:noProof/>
            <w:webHidden/>
          </w:rPr>
          <w:fldChar w:fldCharType="end"/>
        </w:r>
      </w:hyperlink>
    </w:p>
    <w:p w14:paraId="0FEF4713" w14:textId="77777777" w:rsidR="003E251D" w:rsidRDefault="0051012B">
      <w:pPr>
        <w:pStyle w:val="Obsah1"/>
        <w:rPr>
          <w:rFonts w:asciiTheme="minorHAnsi" w:eastAsiaTheme="minorEastAsia" w:hAnsiTheme="minorHAnsi"/>
          <w:caps w:val="0"/>
          <w:noProof/>
          <w:sz w:val="22"/>
          <w:szCs w:val="22"/>
          <w:lang w:eastAsia="cs-CZ"/>
        </w:rPr>
      </w:pPr>
      <w:hyperlink w:anchor="_Toc62119318" w:history="1">
        <w:r w:rsidR="003E251D" w:rsidRPr="00BD4D59">
          <w:rPr>
            <w:rStyle w:val="Hypertextovodkaz"/>
            <w:noProof/>
          </w:rPr>
          <w:t>ÚVOD</w:t>
        </w:r>
        <w:r w:rsidR="003E251D">
          <w:rPr>
            <w:noProof/>
            <w:webHidden/>
          </w:rPr>
          <w:tab/>
        </w:r>
        <w:r w:rsidR="003E251D">
          <w:rPr>
            <w:noProof/>
            <w:webHidden/>
          </w:rPr>
          <w:fldChar w:fldCharType="begin"/>
        </w:r>
        <w:r w:rsidR="003E251D">
          <w:rPr>
            <w:noProof/>
            <w:webHidden/>
          </w:rPr>
          <w:instrText xml:space="preserve"> PAGEREF _Toc62119318 \h </w:instrText>
        </w:r>
        <w:r w:rsidR="003E251D">
          <w:rPr>
            <w:noProof/>
            <w:webHidden/>
          </w:rPr>
        </w:r>
        <w:r w:rsidR="003E251D">
          <w:rPr>
            <w:noProof/>
            <w:webHidden/>
          </w:rPr>
          <w:fldChar w:fldCharType="separate"/>
        </w:r>
        <w:r w:rsidR="00C715C8">
          <w:rPr>
            <w:noProof/>
            <w:webHidden/>
          </w:rPr>
          <w:t>5</w:t>
        </w:r>
        <w:r w:rsidR="003E251D">
          <w:rPr>
            <w:noProof/>
            <w:webHidden/>
          </w:rPr>
          <w:fldChar w:fldCharType="end"/>
        </w:r>
      </w:hyperlink>
    </w:p>
    <w:p w14:paraId="698650B5" w14:textId="77777777" w:rsidR="003E251D" w:rsidRDefault="0051012B">
      <w:pPr>
        <w:pStyle w:val="Obsah1"/>
        <w:rPr>
          <w:rFonts w:asciiTheme="minorHAnsi" w:eastAsiaTheme="minorEastAsia" w:hAnsiTheme="minorHAnsi"/>
          <w:caps w:val="0"/>
          <w:noProof/>
          <w:sz w:val="22"/>
          <w:szCs w:val="22"/>
          <w:lang w:eastAsia="cs-CZ"/>
        </w:rPr>
      </w:pPr>
      <w:hyperlink w:anchor="_Toc62119319" w:history="1">
        <w:r w:rsidR="003E251D" w:rsidRPr="00BD4D59">
          <w:rPr>
            <w:rStyle w:val="Hypertextovodkaz"/>
            <w:noProof/>
          </w:rPr>
          <w:t>A.</w:t>
        </w:r>
        <w:r w:rsidR="003E251D">
          <w:rPr>
            <w:rFonts w:asciiTheme="minorHAnsi" w:eastAsiaTheme="minorEastAsia" w:hAnsiTheme="minorHAnsi"/>
            <w:caps w:val="0"/>
            <w:noProof/>
            <w:sz w:val="22"/>
            <w:szCs w:val="22"/>
            <w:lang w:eastAsia="cs-CZ"/>
          </w:rPr>
          <w:tab/>
        </w:r>
        <w:r w:rsidR="003E251D" w:rsidRPr="00BD4D59">
          <w:rPr>
            <w:rStyle w:val="Hypertextovodkaz"/>
            <w:noProof/>
          </w:rPr>
          <w:t>Identifikační údaje o stavbě, zadavateli stavby, zpracovateli projektové dokumentace a koordinátorovi,</w:t>
        </w:r>
        <w:r w:rsidR="003E251D">
          <w:rPr>
            <w:noProof/>
            <w:webHidden/>
          </w:rPr>
          <w:tab/>
        </w:r>
        <w:r w:rsidR="003E251D">
          <w:rPr>
            <w:noProof/>
            <w:webHidden/>
          </w:rPr>
          <w:fldChar w:fldCharType="begin"/>
        </w:r>
        <w:r w:rsidR="003E251D">
          <w:rPr>
            <w:noProof/>
            <w:webHidden/>
          </w:rPr>
          <w:instrText xml:space="preserve"> PAGEREF _Toc62119319 \h </w:instrText>
        </w:r>
        <w:r w:rsidR="003E251D">
          <w:rPr>
            <w:noProof/>
            <w:webHidden/>
          </w:rPr>
        </w:r>
        <w:r w:rsidR="003E251D">
          <w:rPr>
            <w:noProof/>
            <w:webHidden/>
          </w:rPr>
          <w:fldChar w:fldCharType="separate"/>
        </w:r>
        <w:r w:rsidR="00C715C8">
          <w:rPr>
            <w:noProof/>
            <w:webHidden/>
          </w:rPr>
          <w:t>5</w:t>
        </w:r>
        <w:r w:rsidR="003E251D">
          <w:rPr>
            <w:noProof/>
            <w:webHidden/>
          </w:rPr>
          <w:fldChar w:fldCharType="end"/>
        </w:r>
      </w:hyperlink>
    </w:p>
    <w:p w14:paraId="60D3216B" w14:textId="77777777" w:rsidR="003E251D" w:rsidRDefault="0051012B">
      <w:pPr>
        <w:pStyle w:val="Obsah2"/>
        <w:rPr>
          <w:rFonts w:asciiTheme="minorHAnsi" w:eastAsiaTheme="minorEastAsia" w:hAnsiTheme="minorHAnsi"/>
          <w:noProof/>
          <w:sz w:val="22"/>
          <w:szCs w:val="22"/>
          <w:lang w:eastAsia="cs-CZ"/>
        </w:rPr>
      </w:pPr>
      <w:hyperlink w:anchor="_Toc62119320" w:history="1">
        <w:r w:rsidR="003E251D" w:rsidRPr="00BD4D59">
          <w:rPr>
            <w:rStyle w:val="Hypertextovodkaz"/>
            <w:noProof/>
          </w:rPr>
          <w:t>1.</w:t>
        </w:r>
        <w:r w:rsidR="003E251D">
          <w:rPr>
            <w:rFonts w:asciiTheme="minorHAnsi" w:eastAsiaTheme="minorEastAsia" w:hAnsiTheme="minorHAnsi"/>
            <w:noProof/>
            <w:sz w:val="22"/>
            <w:szCs w:val="22"/>
            <w:lang w:eastAsia="cs-CZ"/>
          </w:rPr>
          <w:tab/>
        </w:r>
        <w:r w:rsidR="003E251D" w:rsidRPr="00BD4D59">
          <w:rPr>
            <w:rStyle w:val="Hypertextovodkaz"/>
            <w:noProof/>
          </w:rPr>
          <w:t>údaje o stavbě</w:t>
        </w:r>
        <w:r w:rsidR="003E251D">
          <w:rPr>
            <w:noProof/>
            <w:webHidden/>
          </w:rPr>
          <w:tab/>
        </w:r>
        <w:r w:rsidR="003E251D">
          <w:rPr>
            <w:noProof/>
            <w:webHidden/>
          </w:rPr>
          <w:fldChar w:fldCharType="begin"/>
        </w:r>
        <w:r w:rsidR="003E251D">
          <w:rPr>
            <w:noProof/>
            <w:webHidden/>
          </w:rPr>
          <w:instrText xml:space="preserve"> PAGEREF _Toc62119320 \h </w:instrText>
        </w:r>
        <w:r w:rsidR="003E251D">
          <w:rPr>
            <w:noProof/>
            <w:webHidden/>
          </w:rPr>
        </w:r>
        <w:r w:rsidR="003E251D">
          <w:rPr>
            <w:noProof/>
            <w:webHidden/>
          </w:rPr>
          <w:fldChar w:fldCharType="separate"/>
        </w:r>
        <w:r w:rsidR="00C715C8">
          <w:rPr>
            <w:noProof/>
            <w:webHidden/>
          </w:rPr>
          <w:t>5</w:t>
        </w:r>
        <w:r w:rsidR="003E251D">
          <w:rPr>
            <w:noProof/>
            <w:webHidden/>
          </w:rPr>
          <w:fldChar w:fldCharType="end"/>
        </w:r>
      </w:hyperlink>
    </w:p>
    <w:p w14:paraId="1EB5F4C4" w14:textId="77777777" w:rsidR="003E251D" w:rsidRDefault="0051012B">
      <w:pPr>
        <w:pStyle w:val="Obsah3"/>
        <w:rPr>
          <w:rFonts w:asciiTheme="minorHAnsi" w:eastAsiaTheme="minorEastAsia" w:hAnsiTheme="minorHAnsi"/>
          <w:i w:val="0"/>
          <w:noProof/>
          <w:sz w:val="22"/>
          <w:szCs w:val="22"/>
          <w:lang w:eastAsia="cs-CZ"/>
        </w:rPr>
      </w:pPr>
      <w:hyperlink w:anchor="_Toc62119321" w:history="1">
        <w:r w:rsidR="003E251D" w:rsidRPr="00BD4D59">
          <w:rPr>
            <w:rStyle w:val="Hypertextovodkaz"/>
            <w:noProof/>
          </w:rPr>
          <w:t>a)</w:t>
        </w:r>
        <w:r w:rsidR="003E251D">
          <w:rPr>
            <w:rFonts w:asciiTheme="minorHAnsi" w:eastAsiaTheme="minorEastAsia" w:hAnsiTheme="minorHAnsi"/>
            <w:i w:val="0"/>
            <w:noProof/>
            <w:sz w:val="22"/>
            <w:szCs w:val="22"/>
            <w:lang w:eastAsia="cs-CZ"/>
          </w:rPr>
          <w:tab/>
        </w:r>
        <w:r w:rsidR="003E251D" w:rsidRPr="00BD4D59">
          <w:rPr>
            <w:rStyle w:val="Hypertextovodkaz"/>
            <w:noProof/>
          </w:rPr>
          <w:t>Základní údaje o druhu stavby,</w:t>
        </w:r>
        <w:r w:rsidR="003E251D">
          <w:rPr>
            <w:noProof/>
            <w:webHidden/>
          </w:rPr>
          <w:tab/>
        </w:r>
        <w:r w:rsidR="003E251D">
          <w:rPr>
            <w:noProof/>
            <w:webHidden/>
          </w:rPr>
          <w:fldChar w:fldCharType="begin"/>
        </w:r>
        <w:r w:rsidR="003E251D">
          <w:rPr>
            <w:noProof/>
            <w:webHidden/>
          </w:rPr>
          <w:instrText xml:space="preserve"> PAGEREF _Toc62119321 \h </w:instrText>
        </w:r>
        <w:r w:rsidR="003E251D">
          <w:rPr>
            <w:noProof/>
            <w:webHidden/>
          </w:rPr>
        </w:r>
        <w:r w:rsidR="003E251D">
          <w:rPr>
            <w:noProof/>
            <w:webHidden/>
          </w:rPr>
          <w:fldChar w:fldCharType="separate"/>
        </w:r>
        <w:r w:rsidR="00C715C8">
          <w:rPr>
            <w:noProof/>
            <w:webHidden/>
          </w:rPr>
          <w:t>5</w:t>
        </w:r>
        <w:r w:rsidR="003E251D">
          <w:rPr>
            <w:noProof/>
            <w:webHidden/>
          </w:rPr>
          <w:fldChar w:fldCharType="end"/>
        </w:r>
      </w:hyperlink>
    </w:p>
    <w:p w14:paraId="457BD673" w14:textId="77777777" w:rsidR="003E251D" w:rsidRDefault="0051012B">
      <w:pPr>
        <w:pStyle w:val="Obsah3"/>
        <w:rPr>
          <w:rFonts w:asciiTheme="minorHAnsi" w:eastAsiaTheme="minorEastAsia" w:hAnsiTheme="minorHAnsi"/>
          <w:i w:val="0"/>
          <w:noProof/>
          <w:sz w:val="22"/>
          <w:szCs w:val="22"/>
          <w:lang w:eastAsia="cs-CZ"/>
        </w:rPr>
      </w:pPr>
      <w:hyperlink w:anchor="_Toc62119322" w:history="1">
        <w:r w:rsidR="003E251D" w:rsidRPr="00BD4D59">
          <w:rPr>
            <w:rStyle w:val="Hypertextovodkaz"/>
            <w:noProof/>
          </w:rPr>
          <w:t>b)</w:t>
        </w:r>
        <w:r w:rsidR="003E251D">
          <w:rPr>
            <w:rFonts w:asciiTheme="minorHAnsi" w:eastAsiaTheme="minorEastAsia" w:hAnsiTheme="minorHAnsi"/>
            <w:i w:val="0"/>
            <w:noProof/>
            <w:sz w:val="22"/>
            <w:szCs w:val="22"/>
            <w:lang w:eastAsia="cs-CZ"/>
          </w:rPr>
          <w:tab/>
        </w:r>
        <w:r w:rsidR="003E251D" w:rsidRPr="00BD4D59">
          <w:rPr>
            <w:rStyle w:val="Hypertextovodkaz"/>
            <w:noProof/>
          </w:rPr>
          <w:t>název stavby,</w:t>
        </w:r>
        <w:r w:rsidR="003E251D">
          <w:rPr>
            <w:noProof/>
            <w:webHidden/>
          </w:rPr>
          <w:tab/>
        </w:r>
        <w:r w:rsidR="003E251D">
          <w:rPr>
            <w:noProof/>
            <w:webHidden/>
          </w:rPr>
          <w:fldChar w:fldCharType="begin"/>
        </w:r>
        <w:r w:rsidR="003E251D">
          <w:rPr>
            <w:noProof/>
            <w:webHidden/>
          </w:rPr>
          <w:instrText xml:space="preserve"> PAGEREF _Toc62119322 \h </w:instrText>
        </w:r>
        <w:r w:rsidR="003E251D">
          <w:rPr>
            <w:noProof/>
            <w:webHidden/>
          </w:rPr>
        </w:r>
        <w:r w:rsidR="003E251D">
          <w:rPr>
            <w:noProof/>
            <w:webHidden/>
          </w:rPr>
          <w:fldChar w:fldCharType="separate"/>
        </w:r>
        <w:r w:rsidR="00C715C8">
          <w:rPr>
            <w:noProof/>
            <w:webHidden/>
          </w:rPr>
          <w:t>6</w:t>
        </w:r>
        <w:r w:rsidR="003E251D">
          <w:rPr>
            <w:noProof/>
            <w:webHidden/>
          </w:rPr>
          <w:fldChar w:fldCharType="end"/>
        </w:r>
      </w:hyperlink>
    </w:p>
    <w:p w14:paraId="3ADECC0D" w14:textId="77777777" w:rsidR="003E251D" w:rsidRDefault="0051012B">
      <w:pPr>
        <w:pStyle w:val="Obsah3"/>
        <w:rPr>
          <w:rFonts w:asciiTheme="minorHAnsi" w:eastAsiaTheme="minorEastAsia" w:hAnsiTheme="minorHAnsi"/>
          <w:i w:val="0"/>
          <w:noProof/>
          <w:sz w:val="22"/>
          <w:szCs w:val="22"/>
          <w:lang w:eastAsia="cs-CZ"/>
        </w:rPr>
      </w:pPr>
      <w:hyperlink w:anchor="_Toc62119323" w:history="1">
        <w:r w:rsidR="003E251D" w:rsidRPr="00BD4D59">
          <w:rPr>
            <w:rStyle w:val="Hypertextovodkaz"/>
            <w:noProof/>
          </w:rPr>
          <w:t>c)</w:t>
        </w:r>
        <w:r w:rsidR="003E251D">
          <w:rPr>
            <w:rFonts w:asciiTheme="minorHAnsi" w:eastAsiaTheme="minorEastAsia" w:hAnsiTheme="minorHAnsi"/>
            <w:i w:val="0"/>
            <w:noProof/>
            <w:sz w:val="22"/>
            <w:szCs w:val="22"/>
            <w:lang w:eastAsia="cs-CZ"/>
          </w:rPr>
          <w:tab/>
        </w:r>
        <w:r w:rsidR="003E251D" w:rsidRPr="00BD4D59">
          <w:rPr>
            <w:rStyle w:val="Hypertextovodkaz"/>
            <w:noProof/>
          </w:rPr>
          <w:t>místo stavby,</w:t>
        </w:r>
        <w:r w:rsidR="003E251D">
          <w:rPr>
            <w:noProof/>
            <w:webHidden/>
          </w:rPr>
          <w:tab/>
        </w:r>
        <w:r w:rsidR="003E251D">
          <w:rPr>
            <w:noProof/>
            <w:webHidden/>
          </w:rPr>
          <w:fldChar w:fldCharType="begin"/>
        </w:r>
        <w:r w:rsidR="003E251D">
          <w:rPr>
            <w:noProof/>
            <w:webHidden/>
          </w:rPr>
          <w:instrText xml:space="preserve"> PAGEREF _Toc62119323 \h </w:instrText>
        </w:r>
        <w:r w:rsidR="003E251D">
          <w:rPr>
            <w:noProof/>
            <w:webHidden/>
          </w:rPr>
        </w:r>
        <w:r w:rsidR="003E251D">
          <w:rPr>
            <w:noProof/>
            <w:webHidden/>
          </w:rPr>
          <w:fldChar w:fldCharType="separate"/>
        </w:r>
        <w:r w:rsidR="00C715C8">
          <w:rPr>
            <w:noProof/>
            <w:webHidden/>
          </w:rPr>
          <w:t>6</w:t>
        </w:r>
        <w:r w:rsidR="003E251D">
          <w:rPr>
            <w:noProof/>
            <w:webHidden/>
          </w:rPr>
          <w:fldChar w:fldCharType="end"/>
        </w:r>
      </w:hyperlink>
    </w:p>
    <w:p w14:paraId="1046D323" w14:textId="77777777" w:rsidR="003E251D" w:rsidRDefault="0051012B">
      <w:pPr>
        <w:pStyle w:val="Obsah3"/>
        <w:rPr>
          <w:rFonts w:asciiTheme="minorHAnsi" w:eastAsiaTheme="minorEastAsia" w:hAnsiTheme="minorHAnsi"/>
          <w:i w:val="0"/>
          <w:noProof/>
          <w:sz w:val="22"/>
          <w:szCs w:val="22"/>
          <w:lang w:eastAsia="cs-CZ"/>
        </w:rPr>
      </w:pPr>
      <w:hyperlink w:anchor="_Toc62119324" w:history="1">
        <w:r w:rsidR="003E251D" w:rsidRPr="00BD4D59">
          <w:rPr>
            <w:rStyle w:val="Hypertextovodkaz"/>
            <w:noProof/>
          </w:rPr>
          <w:t>d)</w:t>
        </w:r>
        <w:r w:rsidR="003E251D">
          <w:rPr>
            <w:rFonts w:asciiTheme="minorHAnsi" w:eastAsiaTheme="minorEastAsia" w:hAnsiTheme="minorHAnsi"/>
            <w:i w:val="0"/>
            <w:noProof/>
            <w:sz w:val="22"/>
            <w:szCs w:val="22"/>
            <w:lang w:eastAsia="cs-CZ"/>
          </w:rPr>
          <w:tab/>
        </w:r>
        <w:r w:rsidR="003E251D" w:rsidRPr="00BD4D59">
          <w:rPr>
            <w:rStyle w:val="Hypertextovodkaz"/>
            <w:noProof/>
          </w:rPr>
          <w:t>charakter stavby,</w:t>
        </w:r>
        <w:r w:rsidR="003E251D">
          <w:rPr>
            <w:noProof/>
            <w:webHidden/>
          </w:rPr>
          <w:tab/>
        </w:r>
        <w:r w:rsidR="003E251D">
          <w:rPr>
            <w:noProof/>
            <w:webHidden/>
          </w:rPr>
          <w:fldChar w:fldCharType="begin"/>
        </w:r>
        <w:r w:rsidR="003E251D">
          <w:rPr>
            <w:noProof/>
            <w:webHidden/>
          </w:rPr>
          <w:instrText xml:space="preserve"> PAGEREF _Toc62119324 \h </w:instrText>
        </w:r>
        <w:r w:rsidR="003E251D">
          <w:rPr>
            <w:noProof/>
            <w:webHidden/>
          </w:rPr>
        </w:r>
        <w:r w:rsidR="003E251D">
          <w:rPr>
            <w:noProof/>
            <w:webHidden/>
          </w:rPr>
          <w:fldChar w:fldCharType="separate"/>
        </w:r>
        <w:r w:rsidR="00C715C8">
          <w:rPr>
            <w:noProof/>
            <w:webHidden/>
          </w:rPr>
          <w:t>6</w:t>
        </w:r>
        <w:r w:rsidR="003E251D">
          <w:rPr>
            <w:noProof/>
            <w:webHidden/>
          </w:rPr>
          <w:fldChar w:fldCharType="end"/>
        </w:r>
      </w:hyperlink>
    </w:p>
    <w:p w14:paraId="081E92FA" w14:textId="77777777" w:rsidR="003E251D" w:rsidRDefault="0051012B">
      <w:pPr>
        <w:pStyle w:val="Obsah3"/>
        <w:rPr>
          <w:rFonts w:asciiTheme="minorHAnsi" w:eastAsiaTheme="minorEastAsia" w:hAnsiTheme="minorHAnsi"/>
          <w:i w:val="0"/>
          <w:noProof/>
          <w:sz w:val="22"/>
          <w:szCs w:val="22"/>
          <w:lang w:eastAsia="cs-CZ"/>
        </w:rPr>
      </w:pPr>
      <w:hyperlink w:anchor="_Toc62119325" w:history="1">
        <w:r w:rsidR="003E251D" w:rsidRPr="00BD4D59">
          <w:rPr>
            <w:rStyle w:val="Hypertextovodkaz"/>
            <w:noProof/>
          </w:rPr>
          <w:t>e)</w:t>
        </w:r>
        <w:r w:rsidR="003E251D">
          <w:rPr>
            <w:rFonts w:asciiTheme="minorHAnsi" w:eastAsiaTheme="minorEastAsia" w:hAnsiTheme="minorHAnsi"/>
            <w:i w:val="0"/>
            <w:noProof/>
            <w:sz w:val="22"/>
            <w:szCs w:val="22"/>
            <w:lang w:eastAsia="cs-CZ"/>
          </w:rPr>
          <w:tab/>
        </w:r>
        <w:r w:rsidR="003E251D" w:rsidRPr="00BD4D59">
          <w:rPr>
            <w:rStyle w:val="Hypertextovodkaz"/>
            <w:noProof/>
          </w:rPr>
          <w:t>účel užívání stavby,</w:t>
        </w:r>
        <w:r w:rsidR="003E251D">
          <w:rPr>
            <w:noProof/>
            <w:webHidden/>
          </w:rPr>
          <w:tab/>
        </w:r>
        <w:r w:rsidR="003E251D">
          <w:rPr>
            <w:noProof/>
            <w:webHidden/>
          </w:rPr>
          <w:fldChar w:fldCharType="begin"/>
        </w:r>
        <w:r w:rsidR="003E251D">
          <w:rPr>
            <w:noProof/>
            <w:webHidden/>
          </w:rPr>
          <w:instrText xml:space="preserve"> PAGEREF _Toc62119325 \h </w:instrText>
        </w:r>
        <w:r w:rsidR="003E251D">
          <w:rPr>
            <w:noProof/>
            <w:webHidden/>
          </w:rPr>
        </w:r>
        <w:r w:rsidR="003E251D">
          <w:rPr>
            <w:noProof/>
            <w:webHidden/>
          </w:rPr>
          <w:fldChar w:fldCharType="separate"/>
        </w:r>
        <w:r w:rsidR="00C715C8">
          <w:rPr>
            <w:noProof/>
            <w:webHidden/>
          </w:rPr>
          <w:t>6</w:t>
        </w:r>
        <w:r w:rsidR="003E251D">
          <w:rPr>
            <w:noProof/>
            <w:webHidden/>
          </w:rPr>
          <w:fldChar w:fldCharType="end"/>
        </w:r>
      </w:hyperlink>
    </w:p>
    <w:p w14:paraId="17F92936" w14:textId="77777777" w:rsidR="003E251D" w:rsidRDefault="0051012B">
      <w:pPr>
        <w:pStyle w:val="Obsah3"/>
        <w:rPr>
          <w:rFonts w:asciiTheme="minorHAnsi" w:eastAsiaTheme="minorEastAsia" w:hAnsiTheme="minorHAnsi"/>
          <w:i w:val="0"/>
          <w:noProof/>
          <w:sz w:val="22"/>
          <w:szCs w:val="22"/>
          <w:lang w:eastAsia="cs-CZ"/>
        </w:rPr>
      </w:pPr>
      <w:hyperlink w:anchor="_Toc62119326" w:history="1">
        <w:r w:rsidR="003E251D" w:rsidRPr="00BD4D59">
          <w:rPr>
            <w:rStyle w:val="Hypertextovodkaz"/>
            <w:noProof/>
          </w:rPr>
          <w:t>f)</w:t>
        </w:r>
        <w:r w:rsidR="003E251D">
          <w:rPr>
            <w:rFonts w:asciiTheme="minorHAnsi" w:eastAsiaTheme="minorEastAsia" w:hAnsiTheme="minorHAnsi"/>
            <w:i w:val="0"/>
            <w:noProof/>
            <w:sz w:val="22"/>
            <w:szCs w:val="22"/>
            <w:lang w:eastAsia="cs-CZ"/>
          </w:rPr>
          <w:tab/>
        </w:r>
        <w:r w:rsidR="003E251D" w:rsidRPr="00BD4D59">
          <w:rPr>
            <w:rStyle w:val="Hypertextovodkaz"/>
            <w:noProof/>
          </w:rPr>
          <w:t>základní předpoklady výstavby,</w:t>
        </w:r>
        <w:r w:rsidR="003E251D">
          <w:rPr>
            <w:noProof/>
            <w:webHidden/>
          </w:rPr>
          <w:tab/>
        </w:r>
        <w:r w:rsidR="003E251D">
          <w:rPr>
            <w:noProof/>
            <w:webHidden/>
          </w:rPr>
          <w:fldChar w:fldCharType="begin"/>
        </w:r>
        <w:r w:rsidR="003E251D">
          <w:rPr>
            <w:noProof/>
            <w:webHidden/>
          </w:rPr>
          <w:instrText xml:space="preserve"> PAGEREF _Toc62119326 \h </w:instrText>
        </w:r>
        <w:r w:rsidR="003E251D">
          <w:rPr>
            <w:noProof/>
            <w:webHidden/>
          </w:rPr>
        </w:r>
        <w:r w:rsidR="003E251D">
          <w:rPr>
            <w:noProof/>
            <w:webHidden/>
          </w:rPr>
          <w:fldChar w:fldCharType="separate"/>
        </w:r>
        <w:r w:rsidR="00C715C8">
          <w:rPr>
            <w:noProof/>
            <w:webHidden/>
          </w:rPr>
          <w:t>6</w:t>
        </w:r>
        <w:r w:rsidR="003E251D">
          <w:rPr>
            <w:noProof/>
            <w:webHidden/>
          </w:rPr>
          <w:fldChar w:fldCharType="end"/>
        </w:r>
      </w:hyperlink>
    </w:p>
    <w:p w14:paraId="4CAEAC6C" w14:textId="77777777" w:rsidR="003E251D" w:rsidRDefault="0051012B">
      <w:pPr>
        <w:pStyle w:val="Obsah3"/>
        <w:rPr>
          <w:rFonts w:asciiTheme="minorHAnsi" w:eastAsiaTheme="minorEastAsia" w:hAnsiTheme="minorHAnsi"/>
          <w:i w:val="0"/>
          <w:noProof/>
          <w:sz w:val="22"/>
          <w:szCs w:val="22"/>
          <w:lang w:eastAsia="cs-CZ"/>
        </w:rPr>
      </w:pPr>
      <w:hyperlink w:anchor="_Toc62119327" w:history="1">
        <w:r w:rsidR="003E251D" w:rsidRPr="00BD4D59">
          <w:rPr>
            <w:rStyle w:val="Hypertextovodkaz"/>
            <w:noProof/>
          </w:rPr>
          <w:t>g)</w:t>
        </w:r>
        <w:r w:rsidR="003E251D">
          <w:rPr>
            <w:rFonts w:asciiTheme="minorHAnsi" w:eastAsiaTheme="minorEastAsia" w:hAnsiTheme="minorHAnsi"/>
            <w:i w:val="0"/>
            <w:noProof/>
            <w:sz w:val="22"/>
            <w:szCs w:val="22"/>
            <w:lang w:eastAsia="cs-CZ"/>
          </w:rPr>
          <w:tab/>
        </w:r>
        <w:r w:rsidR="003E251D" w:rsidRPr="00BD4D59">
          <w:rPr>
            <w:rStyle w:val="Hypertextovodkaz"/>
            <w:noProof/>
          </w:rPr>
          <w:t>vnější vazby stavby na okolí včetně jejího vlivu na okolí stavby.</w:t>
        </w:r>
        <w:r w:rsidR="003E251D">
          <w:rPr>
            <w:noProof/>
            <w:webHidden/>
          </w:rPr>
          <w:tab/>
        </w:r>
        <w:r w:rsidR="003E251D">
          <w:rPr>
            <w:noProof/>
            <w:webHidden/>
          </w:rPr>
          <w:fldChar w:fldCharType="begin"/>
        </w:r>
        <w:r w:rsidR="003E251D">
          <w:rPr>
            <w:noProof/>
            <w:webHidden/>
          </w:rPr>
          <w:instrText xml:space="preserve"> PAGEREF _Toc62119327 \h </w:instrText>
        </w:r>
        <w:r w:rsidR="003E251D">
          <w:rPr>
            <w:noProof/>
            <w:webHidden/>
          </w:rPr>
        </w:r>
        <w:r w:rsidR="003E251D">
          <w:rPr>
            <w:noProof/>
            <w:webHidden/>
          </w:rPr>
          <w:fldChar w:fldCharType="separate"/>
        </w:r>
        <w:r w:rsidR="00C715C8">
          <w:rPr>
            <w:noProof/>
            <w:webHidden/>
          </w:rPr>
          <w:t>7</w:t>
        </w:r>
        <w:r w:rsidR="003E251D">
          <w:rPr>
            <w:noProof/>
            <w:webHidden/>
          </w:rPr>
          <w:fldChar w:fldCharType="end"/>
        </w:r>
      </w:hyperlink>
    </w:p>
    <w:p w14:paraId="641980BA" w14:textId="77777777" w:rsidR="003E251D" w:rsidRDefault="0051012B">
      <w:pPr>
        <w:pStyle w:val="Obsah2"/>
        <w:rPr>
          <w:rFonts w:asciiTheme="minorHAnsi" w:eastAsiaTheme="minorEastAsia" w:hAnsiTheme="minorHAnsi"/>
          <w:noProof/>
          <w:sz w:val="22"/>
          <w:szCs w:val="22"/>
          <w:lang w:eastAsia="cs-CZ"/>
        </w:rPr>
      </w:pPr>
      <w:hyperlink w:anchor="_Toc62119328" w:history="1">
        <w:r w:rsidR="003E251D" w:rsidRPr="00BD4D59">
          <w:rPr>
            <w:rStyle w:val="Hypertextovodkaz"/>
            <w:noProof/>
          </w:rPr>
          <w:t>2.</w:t>
        </w:r>
        <w:r w:rsidR="003E251D">
          <w:rPr>
            <w:rFonts w:asciiTheme="minorHAnsi" w:eastAsiaTheme="minorEastAsia" w:hAnsiTheme="minorHAnsi"/>
            <w:noProof/>
            <w:sz w:val="22"/>
            <w:szCs w:val="22"/>
            <w:lang w:eastAsia="cs-CZ"/>
          </w:rPr>
          <w:tab/>
        </w:r>
        <w:r w:rsidR="003E251D" w:rsidRPr="00BD4D59">
          <w:rPr>
            <w:rStyle w:val="Hypertextovodkaz"/>
            <w:noProof/>
          </w:rPr>
          <w:t>odůvodnění pro zpracování plánu s uvedením odkazu na příslušné právní předpisy a</w:t>
        </w:r>
        <w:r w:rsidR="003E251D">
          <w:rPr>
            <w:rStyle w:val="Hypertextovodkaz"/>
            <w:noProof/>
          </w:rPr>
          <w:t> </w:t>
        </w:r>
        <w:r w:rsidR="003E251D" w:rsidRPr="00BD4D59">
          <w:rPr>
            <w:rStyle w:val="Hypertextovodkaz"/>
            <w:noProof/>
          </w:rPr>
          <w:t>soupis dokumentů sloužících jako podklad pro zpracování plánu.</w:t>
        </w:r>
        <w:r w:rsidR="003E251D">
          <w:rPr>
            <w:noProof/>
            <w:webHidden/>
          </w:rPr>
          <w:tab/>
        </w:r>
        <w:r w:rsidR="003E251D">
          <w:rPr>
            <w:noProof/>
            <w:webHidden/>
          </w:rPr>
          <w:fldChar w:fldCharType="begin"/>
        </w:r>
        <w:r w:rsidR="003E251D">
          <w:rPr>
            <w:noProof/>
            <w:webHidden/>
          </w:rPr>
          <w:instrText xml:space="preserve"> PAGEREF _Toc62119328 \h </w:instrText>
        </w:r>
        <w:r w:rsidR="003E251D">
          <w:rPr>
            <w:noProof/>
            <w:webHidden/>
          </w:rPr>
        </w:r>
        <w:r w:rsidR="003E251D">
          <w:rPr>
            <w:noProof/>
            <w:webHidden/>
          </w:rPr>
          <w:fldChar w:fldCharType="separate"/>
        </w:r>
        <w:r w:rsidR="00C715C8">
          <w:rPr>
            <w:noProof/>
            <w:webHidden/>
          </w:rPr>
          <w:t>7</w:t>
        </w:r>
        <w:r w:rsidR="003E251D">
          <w:rPr>
            <w:noProof/>
            <w:webHidden/>
          </w:rPr>
          <w:fldChar w:fldCharType="end"/>
        </w:r>
      </w:hyperlink>
    </w:p>
    <w:p w14:paraId="416C4313" w14:textId="77777777" w:rsidR="003E251D" w:rsidRDefault="0051012B">
      <w:pPr>
        <w:pStyle w:val="Obsah2"/>
        <w:rPr>
          <w:rFonts w:asciiTheme="minorHAnsi" w:eastAsiaTheme="minorEastAsia" w:hAnsiTheme="minorHAnsi"/>
          <w:noProof/>
          <w:sz w:val="22"/>
          <w:szCs w:val="22"/>
          <w:lang w:eastAsia="cs-CZ"/>
        </w:rPr>
      </w:pPr>
      <w:hyperlink w:anchor="_Toc62119329" w:history="1">
        <w:r w:rsidR="003E251D" w:rsidRPr="00BD4D59">
          <w:rPr>
            <w:rStyle w:val="Hypertextovodkaz"/>
            <w:noProof/>
          </w:rPr>
          <w:t>3.</w:t>
        </w:r>
        <w:r w:rsidR="003E251D">
          <w:rPr>
            <w:rFonts w:asciiTheme="minorHAnsi" w:eastAsiaTheme="minorEastAsia" w:hAnsiTheme="minorHAnsi"/>
            <w:noProof/>
            <w:sz w:val="22"/>
            <w:szCs w:val="22"/>
            <w:lang w:eastAsia="cs-CZ"/>
          </w:rPr>
          <w:tab/>
        </w:r>
        <w:r w:rsidR="003E251D" w:rsidRPr="00BD4D59">
          <w:rPr>
            <w:rStyle w:val="Hypertextovodkaz"/>
            <w:noProof/>
          </w:rPr>
          <w:t>údaje o zpracovateli projektové dokumentace</w:t>
        </w:r>
        <w:r w:rsidR="003E251D">
          <w:rPr>
            <w:noProof/>
            <w:webHidden/>
          </w:rPr>
          <w:tab/>
        </w:r>
        <w:r w:rsidR="003E251D">
          <w:rPr>
            <w:noProof/>
            <w:webHidden/>
          </w:rPr>
          <w:fldChar w:fldCharType="begin"/>
        </w:r>
        <w:r w:rsidR="003E251D">
          <w:rPr>
            <w:noProof/>
            <w:webHidden/>
          </w:rPr>
          <w:instrText xml:space="preserve"> PAGEREF _Toc62119329 \h </w:instrText>
        </w:r>
        <w:r w:rsidR="003E251D">
          <w:rPr>
            <w:noProof/>
            <w:webHidden/>
          </w:rPr>
        </w:r>
        <w:r w:rsidR="003E251D">
          <w:rPr>
            <w:noProof/>
            <w:webHidden/>
          </w:rPr>
          <w:fldChar w:fldCharType="separate"/>
        </w:r>
        <w:r w:rsidR="00C715C8">
          <w:rPr>
            <w:noProof/>
            <w:webHidden/>
          </w:rPr>
          <w:t>8</w:t>
        </w:r>
        <w:r w:rsidR="003E251D">
          <w:rPr>
            <w:noProof/>
            <w:webHidden/>
          </w:rPr>
          <w:fldChar w:fldCharType="end"/>
        </w:r>
      </w:hyperlink>
    </w:p>
    <w:p w14:paraId="71561221" w14:textId="77777777" w:rsidR="003E251D" w:rsidRDefault="0051012B">
      <w:pPr>
        <w:pStyle w:val="Obsah3"/>
        <w:rPr>
          <w:rFonts w:asciiTheme="minorHAnsi" w:eastAsiaTheme="minorEastAsia" w:hAnsiTheme="minorHAnsi"/>
          <w:i w:val="0"/>
          <w:noProof/>
          <w:sz w:val="22"/>
          <w:szCs w:val="22"/>
          <w:lang w:eastAsia="cs-CZ"/>
        </w:rPr>
      </w:pPr>
      <w:hyperlink w:anchor="_Toc62119330" w:history="1">
        <w:r w:rsidR="003E251D" w:rsidRPr="00BD4D59">
          <w:rPr>
            <w:rStyle w:val="Hypertextovodkaz"/>
            <w:noProof/>
          </w:rPr>
          <w:t>a)</w:t>
        </w:r>
        <w:r w:rsidR="003E251D">
          <w:rPr>
            <w:rFonts w:asciiTheme="minorHAnsi" w:eastAsiaTheme="minorEastAsia" w:hAnsiTheme="minorHAnsi"/>
            <w:i w:val="0"/>
            <w:noProof/>
            <w:sz w:val="22"/>
            <w:szCs w:val="22"/>
            <w:lang w:eastAsia="cs-CZ"/>
          </w:rPr>
          <w:tab/>
        </w:r>
        <w:r w:rsidR="003E251D" w:rsidRPr="00BD4D59">
          <w:rPr>
            <w:rStyle w:val="Hypertextovodkaz"/>
            <w:noProof/>
          </w:rPr>
          <w:t>jméno, identifikační číslo osoby, bylo-li přiděleno, a sídlo/adresa místa bydliště,</w:t>
        </w:r>
        <w:r w:rsidR="003E251D">
          <w:rPr>
            <w:noProof/>
            <w:webHidden/>
          </w:rPr>
          <w:tab/>
        </w:r>
        <w:r w:rsidR="003E251D">
          <w:rPr>
            <w:noProof/>
            <w:webHidden/>
          </w:rPr>
          <w:fldChar w:fldCharType="begin"/>
        </w:r>
        <w:r w:rsidR="003E251D">
          <w:rPr>
            <w:noProof/>
            <w:webHidden/>
          </w:rPr>
          <w:instrText xml:space="preserve"> PAGEREF _Toc62119330 \h </w:instrText>
        </w:r>
        <w:r w:rsidR="003E251D">
          <w:rPr>
            <w:noProof/>
            <w:webHidden/>
          </w:rPr>
        </w:r>
        <w:r w:rsidR="003E251D">
          <w:rPr>
            <w:noProof/>
            <w:webHidden/>
          </w:rPr>
          <w:fldChar w:fldCharType="separate"/>
        </w:r>
        <w:r w:rsidR="00C715C8">
          <w:rPr>
            <w:noProof/>
            <w:webHidden/>
          </w:rPr>
          <w:t>8</w:t>
        </w:r>
        <w:r w:rsidR="003E251D">
          <w:rPr>
            <w:noProof/>
            <w:webHidden/>
          </w:rPr>
          <w:fldChar w:fldCharType="end"/>
        </w:r>
      </w:hyperlink>
    </w:p>
    <w:p w14:paraId="0E028137" w14:textId="77777777" w:rsidR="003E251D" w:rsidRDefault="0051012B">
      <w:pPr>
        <w:pStyle w:val="Obsah3"/>
        <w:rPr>
          <w:rFonts w:asciiTheme="minorHAnsi" w:eastAsiaTheme="minorEastAsia" w:hAnsiTheme="minorHAnsi"/>
          <w:i w:val="0"/>
          <w:noProof/>
          <w:sz w:val="22"/>
          <w:szCs w:val="22"/>
          <w:lang w:eastAsia="cs-CZ"/>
        </w:rPr>
      </w:pPr>
      <w:hyperlink w:anchor="_Toc62119331" w:history="1">
        <w:r w:rsidR="003E251D" w:rsidRPr="00BD4D59">
          <w:rPr>
            <w:rStyle w:val="Hypertextovodkaz"/>
            <w:noProof/>
          </w:rPr>
          <w:t>b)</w:t>
        </w:r>
        <w:r w:rsidR="003E251D">
          <w:rPr>
            <w:rFonts w:asciiTheme="minorHAnsi" w:eastAsiaTheme="minorEastAsia" w:hAnsiTheme="minorHAnsi"/>
            <w:i w:val="0"/>
            <w:noProof/>
            <w:sz w:val="22"/>
            <w:szCs w:val="22"/>
            <w:lang w:eastAsia="cs-CZ"/>
          </w:rPr>
          <w:tab/>
        </w:r>
        <w:r w:rsidR="003E251D" w:rsidRPr="00BD4D59">
          <w:rPr>
            <w:rStyle w:val="Hypertextovodkaz"/>
            <w:noProof/>
          </w:rPr>
          <w:t>jméno hlavního projektanta včetně čísla, pod kterým je zapsán v evidenci autorizovaných osob vedené Českou komorou architektů nebo Českou komorou autorizovaných inženýrů a techniků činných ve výstavbě, s</w:t>
        </w:r>
        <w:r w:rsidR="003E251D">
          <w:rPr>
            <w:rStyle w:val="Hypertextovodkaz"/>
            <w:noProof/>
          </w:rPr>
          <w:t> </w:t>
        </w:r>
        <w:r w:rsidR="003E251D" w:rsidRPr="00BD4D59">
          <w:rPr>
            <w:rStyle w:val="Hypertextovodkaz"/>
            <w:noProof/>
          </w:rPr>
          <w:t>vyznačeným oborem, popřípadě specializací jeho autorizace,</w:t>
        </w:r>
        <w:r w:rsidR="003E251D">
          <w:rPr>
            <w:noProof/>
            <w:webHidden/>
          </w:rPr>
          <w:tab/>
        </w:r>
        <w:r w:rsidR="003E251D">
          <w:rPr>
            <w:noProof/>
            <w:webHidden/>
          </w:rPr>
          <w:fldChar w:fldCharType="begin"/>
        </w:r>
        <w:r w:rsidR="003E251D">
          <w:rPr>
            <w:noProof/>
            <w:webHidden/>
          </w:rPr>
          <w:instrText xml:space="preserve"> PAGEREF _Toc62119331 \h </w:instrText>
        </w:r>
        <w:r w:rsidR="003E251D">
          <w:rPr>
            <w:noProof/>
            <w:webHidden/>
          </w:rPr>
        </w:r>
        <w:r w:rsidR="003E251D">
          <w:rPr>
            <w:noProof/>
            <w:webHidden/>
          </w:rPr>
          <w:fldChar w:fldCharType="separate"/>
        </w:r>
        <w:r w:rsidR="00C715C8">
          <w:rPr>
            <w:noProof/>
            <w:webHidden/>
          </w:rPr>
          <w:t>8</w:t>
        </w:r>
        <w:r w:rsidR="003E251D">
          <w:rPr>
            <w:noProof/>
            <w:webHidden/>
          </w:rPr>
          <w:fldChar w:fldCharType="end"/>
        </w:r>
      </w:hyperlink>
    </w:p>
    <w:p w14:paraId="1123CCF6" w14:textId="77777777" w:rsidR="003E251D" w:rsidRDefault="0051012B">
      <w:pPr>
        <w:pStyle w:val="Obsah3"/>
        <w:rPr>
          <w:rFonts w:asciiTheme="minorHAnsi" w:eastAsiaTheme="minorEastAsia" w:hAnsiTheme="minorHAnsi"/>
          <w:i w:val="0"/>
          <w:noProof/>
          <w:sz w:val="22"/>
          <w:szCs w:val="22"/>
          <w:lang w:eastAsia="cs-CZ"/>
        </w:rPr>
      </w:pPr>
      <w:hyperlink w:anchor="_Toc62119332" w:history="1">
        <w:r w:rsidR="003E251D" w:rsidRPr="00BD4D59">
          <w:rPr>
            <w:rStyle w:val="Hypertextovodkaz"/>
            <w:noProof/>
          </w:rPr>
          <w:t>c)</w:t>
        </w:r>
        <w:r w:rsidR="003E251D">
          <w:rPr>
            <w:rFonts w:asciiTheme="minorHAnsi" w:eastAsiaTheme="minorEastAsia" w:hAnsiTheme="minorHAnsi"/>
            <w:i w:val="0"/>
            <w:noProof/>
            <w:sz w:val="22"/>
            <w:szCs w:val="22"/>
            <w:lang w:eastAsia="cs-CZ"/>
          </w:rPr>
          <w:tab/>
        </w:r>
        <w:r w:rsidR="003E251D" w:rsidRPr="00BD4D59">
          <w:rPr>
            <w:rStyle w:val="Hypertextovodkaz"/>
            <w:noProof/>
          </w:rPr>
          <w:t>údaje o zadavateli stavby,</w:t>
        </w:r>
        <w:r w:rsidR="003E251D">
          <w:rPr>
            <w:noProof/>
            <w:webHidden/>
          </w:rPr>
          <w:tab/>
        </w:r>
        <w:r w:rsidR="003E251D">
          <w:rPr>
            <w:noProof/>
            <w:webHidden/>
          </w:rPr>
          <w:fldChar w:fldCharType="begin"/>
        </w:r>
        <w:r w:rsidR="003E251D">
          <w:rPr>
            <w:noProof/>
            <w:webHidden/>
          </w:rPr>
          <w:instrText xml:space="preserve"> PAGEREF _Toc62119332 \h </w:instrText>
        </w:r>
        <w:r w:rsidR="003E251D">
          <w:rPr>
            <w:noProof/>
            <w:webHidden/>
          </w:rPr>
        </w:r>
        <w:r w:rsidR="003E251D">
          <w:rPr>
            <w:noProof/>
            <w:webHidden/>
          </w:rPr>
          <w:fldChar w:fldCharType="separate"/>
        </w:r>
        <w:r w:rsidR="00C715C8">
          <w:rPr>
            <w:noProof/>
            <w:webHidden/>
          </w:rPr>
          <w:t>8</w:t>
        </w:r>
        <w:r w:rsidR="003E251D">
          <w:rPr>
            <w:noProof/>
            <w:webHidden/>
          </w:rPr>
          <w:fldChar w:fldCharType="end"/>
        </w:r>
      </w:hyperlink>
    </w:p>
    <w:p w14:paraId="257AB2C4" w14:textId="77777777" w:rsidR="003E251D" w:rsidRDefault="0051012B">
      <w:pPr>
        <w:pStyle w:val="Obsah3"/>
        <w:rPr>
          <w:rFonts w:asciiTheme="minorHAnsi" w:eastAsiaTheme="minorEastAsia" w:hAnsiTheme="minorHAnsi"/>
          <w:i w:val="0"/>
          <w:noProof/>
          <w:sz w:val="22"/>
          <w:szCs w:val="22"/>
          <w:lang w:eastAsia="cs-CZ"/>
        </w:rPr>
      </w:pPr>
      <w:hyperlink w:anchor="_Toc62119333" w:history="1">
        <w:r w:rsidR="003E251D" w:rsidRPr="00BD4D59">
          <w:rPr>
            <w:rStyle w:val="Hypertextovodkaz"/>
            <w:noProof/>
          </w:rPr>
          <w:t>d)</w:t>
        </w:r>
        <w:r w:rsidR="003E251D">
          <w:rPr>
            <w:rFonts w:asciiTheme="minorHAnsi" w:eastAsiaTheme="minorEastAsia" w:hAnsiTheme="minorHAnsi"/>
            <w:i w:val="0"/>
            <w:noProof/>
            <w:sz w:val="22"/>
            <w:szCs w:val="22"/>
            <w:lang w:eastAsia="cs-CZ"/>
          </w:rPr>
          <w:tab/>
        </w:r>
        <w:r w:rsidR="003E251D" w:rsidRPr="00BD4D59">
          <w:rPr>
            <w:rStyle w:val="Hypertextovodkaz"/>
            <w:noProof/>
          </w:rPr>
          <w:t>údaje o koordinátorovi BOZP při přípravě stavby,</w:t>
        </w:r>
        <w:r w:rsidR="003E251D">
          <w:rPr>
            <w:noProof/>
            <w:webHidden/>
          </w:rPr>
          <w:tab/>
        </w:r>
        <w:r w:rsidR="003E251D">
          <w:rPr>
            <w:noProof/>
            <w:webHidden/>
          </w:rPr>
          <w:fldChar w:fldCharType="begin"/>
        </w:r>
        <w:r w:rsidR="003E251D">
          <w:rPr>
            <w:noProof/>
            <w:webHidden/>
          </w:rPr>
          <w:instrText xml:space="preserve"> PAGEREF _Toc62119333 \h </w:instrText>
        </w:r>
        <w:r w:rsidR="003E251D">
          <w:rPr>
            <w:noProof/>
            <w:webHidden/>
          </w:rPr>
        </w:r>
        <w:r w:rsidR="003E251D">
          <w:rPr>
            <w:noProof/>
            <w:webHidden/>
          </w:rPr>
          <w:fldChar w:fldCharType="separate"/>
        </w:r>
        <w:r w:rsidR="00C715C8">
          <w:rPr>
            <w:noProof/>
            <w:webHidden/>
          </w:rPr>
          <w:t>8</w:t>
        </w:r>
        <w:r w:rsidR="003E251D">
          <w:rPr>
            <w:noProof/>
            <w:webHidden/>
          </w:rPr>
          <w:fldChar w:fldCharType="end"/>
        </w:r>
      </w:hyperlink>
    </w:p>
    <w:p w14:paraId="6F28C1EC" w14:textId="77777777" w:rsidR="003E251D" w:rsidRDefault="0051012B">
      <w:pPr>
        <w:pStyle w:val="Obsah3"/>
        <w:rPr>
          <w:rFonts w:asciiTheme="minorHAnsi" w:eastAsiaTheme="minorEastAsia" w:hAnsiTheme="minorHAnsi"/>
          <w:i w:val="0"/>
          <w:noProof/>
          <w:sz w:val="22"/>
          <w:szCs w:val="22"/>
          <w:lang w:eastAsia="cs-CZ"/>
        </w:rPr>
      </w:pPr>
      <w:hyperlink w:anchor="_Toc62119334" w:history="1">
        <w:r w:rsidR="003E251D" w:rsidRPr="00BD4D59">
          <w:rPr>
            <w:rStyle w:val="Hypertextovodkaz"/>
            <w:noProof/>
          </w:rPr>
          <w:t>e)</w:t>
        </w:r>
        <w:r w:rsidR="003E251D">
          <w:rPr>
            <w:rFonts w:asciiTheme="minorHAnsi" w:eastAsiaTheme="minorEastAsia" w:hAnsiTheme="minorHAnsi"/>
            <w:i w:val="0"/>
            <w:noProof/>
            <w:sz w:val="22"/>
            <w:szCs w:val="22"/>
            <w:lang w:eastAsia="cs-CZ"/>
          </w:rPr>
          <w:tab/>
        </w:r>
        <w:r w:rsidR="003E251D" w:rsidRPr="00BD4D59">
          <w:rPr>
            <w:rStyle w:val="Hypertextovodkaz"/>
            <w:noProof/>
          </w:rPr>
          <w:t>údaje o koordinátorovi BOZP při realizaci stavby,</w:t>
        </w:r>
        <w:r w:rsidR="003E251D">
          <w:rPr>
            <w:noProof/>
            <w:webHidden/>
          </w:rPr>
          <w:tab/>
        </w:r>
        <w:r w:rsidR="003E251D">
          <w:rPr>
            <w:noProof/>
            <w:webHidden/>
          </w:rPr>
          <w:fldChar w:fldCharType="begin"/>
        </w:r>
        <w:r w:rsidR="003E251D">
          <w:rPr>
            <w:noProof/>
            <w:webHidden/>
          </w:rPr>
          <w:instrText xml:space="preserve"> PAGEREF _Toc62119334 \h </w:instrText>
        </w:r>
        <w:r w:rsidR="003E251D">
          <w:rPr>
            <w:noProof/>
            <w:webHidden/>
          </w:rPr>
        </w:r>
        <w:r w:rsidR="003E251D">
          <w:rPr>
            <w:noProof/>
            <w:webHidden/>
          </w:rPr>
          <w:fldChar w:fldCharType="separate"/>
        </w:r>
        <w:r w:rsidR="00C715C8">
          <w:rPr>
            <w:noProof/>
            <w:webHidden/>
          </w:rPr>
          <w:t>9</w:t>
        </w:r>
        <w:r w:rsidR="003E251D">
          <w:rPr>
            <w:noProof/>
            <w:webHidden/>
          </w:rPr>
          <w:fldChar w:fldCharType="end"/>
        </w:r>
      </w:hyperlink>
    </w:p>
    <w:p w14:paraId="09A467D5" w14:textId="77777777" w:rsidR="003E251D" w:rsidRDefault="0051012B">
      <w:pPr>
        <w:pStyle w:val="Obsah3"/>
        <w:rPr>
          <w:rFonts w:asciiTheme="minorHAnsi" w:eastAsiaTheme="minorEastAsia" w:hAnsiTheme="minorHAnsi"/>
          <w:i w:val="0"/>
          <w:noProof/>
          <w:sz w:val="22"/>
          <w:szCs w:val="22"/>
          <w:lang w:eastAsia="cs-CZ"/>
        </w:rPr>
      </w:pPr>
      <w:hyperlink w:anchor="_Toc62119335" w:history="1">
        <w:r w:rsidR="003E251D" w:rsidRPr="00BD4D59">
          <w:rPr>
            <w:rStyle w:val="Hypertextovodkaz"/>
            <w:noProof/>
          </w:rPr>
          <w:t>f)</w:t>
        </w:r>
        <w:r w:rsidR="003E251D">
          <w:rPr>
            <w:rFonts w:asciiTheme="minorHAnsi" w:eastAsiaTheme="minorEastAsia" w:hAnsiTheme="minorHAnsi"/>
            <w:i w:val="0"/>
            <w:noProof/>
            <w:sz w:val="22"/>
            <w:szCs w:val="22"/>
            <w:lang w:eastAsia="cs-CZ"/>
          </w:rPr>
          <w:tab/>
        </w:r>
        <w:r w:rsidR="003E251D" w:rsidRPr="00BD4D59">
          <w:rPr>
            <w:rStyle w:val="Hypertextovodkaz"/>
            <w:noProof/>
          </w:rPr>
          <w:t>údaje o stavebním dozoru,</w:t>
        </w:r>
        <w:r w:rsidR="003E251D">
          <w:rPr>
            <w:noProof/>
            <w:webHidden/>
          </w:rPr>
          <w:tab/>
        </w:r>
        <w:r w:rsidR="003E251D">
          <w:rPr>
            <w:noProof/>
            <w:webHidden/>
          </w:rPr>
          <w:fldChar w:fldCharType="begin"/>
        </w:r>
        <w:r w:rsidR="003E251D">
          <w:rPr>
            <w:noProof/>
            <w:webHidden/>
          </w:rPr>
          <w:instrText xml:space="preserve"> PAGEREF _Toc62119335 \h </w:instrText>
        </w:r>
        <w:r w:rsidR="003E251D">
          <w:rPr>
            <w:noProof/>
            <w:webHidden/>
          </w:rPr>
        </w:r>
        <w:r w:rsidR="003E251D">
          <w:rPr>
            <w:noProof/>
            <w:webHidden/>
          </w:rPr>
          <w:fldChar w:fldCharType="separate"/>
        </w:r>
        <w:r w:rsidR="00C715C8">
          <w:rPr>
            <w:noProof/>
            <w:webHidden/>
          </w:rPr>
          <w:t>9</w:t>
        </w:r>
        <w:r w:rsidR="003E251D">
          <w:rPr>
            <w:noProof/>
            <w:webHidden/>
          </w:rPr>
          <w:fldChar w:fldCharType="end"/>
        </w:r>
      </w:hyperlink>
    </w:p>
    <w:p w14:paraId="03301BD7" w14:textId="77777777" w:rsidR="003E251D" w:rsidRDefault="0051012B">
      <w:pPr>
        <w:pStyle w:val="Obsah3"/>
        <w:rPr>
          <w:rFonts w:asciiTheme="minorHAnsi" w:eastAsiaTheme="minorEastAsia" w:hAnsiTheme="minorHAnsi"/>
          <w:i w:val="0"/>
          <w:noProof/>
          <w:sz w:val="22"/>
          <w:szCs w:val="22"/>
          <w:lang w:eastAsia="cs-CZ"/>
        </w:rPr>
      </w:pPr>
      <w:hyperlink w:anchor="_Toc62119336" w:history="1">
        <w:r w:rsidR="003E251D" w:rsidRPr="00BD4D59">
          <w:rPr>
            <w:rStyle w:val="Hypertextovodkaz"/>
            <w:noProof/>
          </w:rPr>
          <w:t>g)</w:t>
        </w:r>
        <w:r w:rsidR="003E251D">
          <w:rPr>
            <w:rFonts w:asciiTheme="minorHAnsi" w:eastAsiaTheme="minorEastAsia" w:hAnsiTheme="minorHAnsi"/>
            <w:i w:val="0"/>
            <w:noProof/>
            <w:sz w:val="22"/>
            <w:szCs w:val="22"/>
            <w:lang w:eastAsia="cs-CZ"/>
          </w:rPr>
          <w:tab/>
        </w:r>
        <w:r w:rsidR="003E251D" w:rsidRPr="00BD4D59">
          <w:rPr>
            <w:rStyle w:val="Hypertextovodkaz"/>
            <w:noProof/>
          </w:rPr>
          <w:t>údaje o zhotoviteli</w:t>
        </w:r>
        <w:r w:rsidR="003E251D">
          <w:rPr>
            <w:noProof/>
            <w:webHidden/>
          </w:rPr>
          <w:tab/>
        </w:r>
        <w:r w:rsidR="003E251D">
          <w:rPr>
            <w:noProof/>
            <w:webHidden/>
          </w:rPr>
          <w:fldChar w:fldCharType="begin"/>
        </w:r>
        <w:r w:rsidR="003E251D">
          <w:rPr>
            <w:noProof/>
            <w:webHidden/>
          </w:rPr>
          <w:instrText xml:space="preserve"> PAGEREF _Toc62119336 \h </w:instrText>
        </w:r>
        <w:r w:rsidR="003E251D">
          <w:rPr>
            <w:noProof/>
            <w:webHidden/>
          </w:rPr>
        </w:r>
        <w:r w:rsidR="003E251D">
          <w:rPr>
            <w:noProof/>
            <w:webHidden/>
          </w:rPr>
          <w:fldChar w:fldCharType="separate"/>
        </w:r>
        <w:r w:rsidR="00C715C8">
          <w:rPr>
            <w:noProof/>
            <w:webHidden/>
          </w:rPr>
          <w:t>9</w:t>
        </w:r>
        <w:r w:rsidR="003E251D">
          <w:rPr>
            <w:noProof/>
            <w:webHidden/>
          </w:rPr>
          <w:fldChar w:fldCharType="end"/>
        </w:r>
      </w:hyperlink>
    </w:p>
    <w:p w14:paraId="67A8C931" w14:textId="77777777" w:rsidR="003E251D" w:rsidRDefault="0051012B">
      <w:pPr>
        <w:pStyle w:val="Obsah1"/>
        <w:rPr>
          <w:rFonts w:asciiTheme="minorHAnsi" w:eastAsiaTheme="minorEastAsia" w:hAnsiTheme="minorHAnsi"/>
          <w:caps w:val="0"/>
          <w:noProof/>
          <w:sz w:val="22"/>
          <w:szCs w:val="22"/>
          <w:lang w:eastAsia="cs-CZ"/>
        </w:rPr>
      </w:pPr>
      <w:hyperlink w:anchor="_Toc62119337" w:history="1">
        <w:r w:rsidR="003E251D" w:rsidRPr="00BD4D59">
          <w:rPr>
            <w:rStyle w:val="Hypertextovodkaz"/>
            <w:noProof/>
          </w:rPr>
          <w:t>B.</w:t>
        </w:r>
        <w:r w:rsidR="003E251D">
          <w:rPr>
            <w:rFonts w:asciiTheme="minorHAnsi" w:eastAsiaTheme="minorEastAsia" w:hAnsiTheme="minorHAnsi"/>
            <w:caps w:val="0"/>
            <w:noProof/>
            <w:sz w:val="22"/>
            <w:szCs w:val="22"/>
            <w:lang w:eastAsia="cs-CZ"/>
          </w:rPr>
          <w:tab/>
        </w:r>
        <w:r w:rsidR="003E251D" w:rsidRPr="00BD4D59">
          <w:rPr>
            <w:rStyle w:val="Hypertextovodkaz"/>
            <w:noProof/>
          </w:rPr>
          <w:t>Situační výkres stavby</w:t>
        </w:r>
        <w:r w:rsidR="003E251D">
          <w:rPr>
            <w:noProof/>
            <w:webHidden/>
          </w:rPr>
          <w:tab/>
        </w:r>
        <w:r w:rsidR="003E251D">
          <w:rPr>
            <w:noProof/>
            <w:webHidden/>
          </w:rPr>
          <w:fldChar w:fldCharType="begin"/>
        </w:r>
        <w:r w:rsidR="003E251D">
          <w:rPr>
            <w:noProof/>
            <w:webHidden/>
          </w:rPr>
          <w:instrText xml:space="preserve"> PAGEREF _Toc62119337 \h </w:instrText>
        </w:r>
        <w:r w:rsidR="003E251D">
          <w:rPr>
            <w:noProof/>
            <w:webHidden/>
          </w:rPr>
        </w:r>
        <w:r w:rsidR="003E251D">
          <w:rPr>
            <w:noProof/>
            <w:webHidden/>
          </w:rPr>
          <w:fldChar w:fldCharType="separate"/>
        </w:r>
        <w:r w:rsidR="00C715C8">
          <w:rPr>
            <w:noProof/>
            <w:webHidden/>
          </w:rPr>
          <w:t>9</w:t>
        </w:r>
        <w:r w:rsidR="003E251D">
          <w:rPr>
            <w:noProof/>
            <w:webHidden/>
          </w:rPr>
          <w:fldChar w:fldCharType="end"/>
        </w:r>
      </w:hyperlink>
    </w:p>
    <w:p w14:paraId="513B3E95" w14:textId="77777777" w:rsidR="003E251D" w:rsidRDefault="0051012B">
      <w:pPr>
        <w:pStyle w:val="Obsah1"/>
        <w:rPr>
          <w:rFonts w:asciiTheme="minorHAnsi" w:eastAsiaTheme="minorEastAsia" w:hAnsiTheme="minorHAnsi"/>
          <w:caps w:val="0"/>
          <w:noProof/>
          <w:sz w:val="22"/>
          <w:szCs w:val="22"/>
          <w:lang w:eastAsia="cs-CZ"/>
        </w:rPr>
      </w:pPr>
      <w:hyperlink w:anchor="_Toc62119338" w:history="1">
        <w:r w:rsidR="003E251D" w:rsidRPr="00BD4D59">
          <w:rPr>
            <w:rStyle w:val="Hypertextovodkaz"/>
            <w:noProof/>
          </w:rPr>
          <w:t>C.</w:t>
        </w:r>
        <w:r w:rsidR="003E251D">
          <w:rPr>
            <w:rFonts w:asciiTheme="minorHAnsi" w:eastAsiaTheme="minorEastAsia" w:hAnsiTheme="minorHAnsi"/>
            <w:caps w:val="0"/>
            <w:noProof/>
            <w:sz w:val="22"/>
            <w:szCs w:val="22"/>
            <w:lang w:eastAsia="cs-CZ"/>
          </w:rPr>
          <w:tab/>
        </w:r>
        <w:r w:rsidR="003E251D" w:rsidRPr="00BD4D59">
          <w:rPr>
            <w:rStyle w:val="Hypertextovodkaz"/>
            <w:noProof/>
          </w:rPr>
          <w:t>Požadavky na obsah plánu</w:t>
        </w:r>
        <w:r w:rsidR="003E251D">
          <w:rPr>
            <w:noProof/>
            <w:webHidden/>
          </w:rPr>
          <w:tab/>
        </w:r>
        <w:r w:rsidR="003E251D">
          <w:rPr>
            <w:noProof/>
            <w:webHidden/>
          </w:rPr>
          <w:fldChar w:fldCharType="begin"/>
        </w:r>
        <w:r w:rsidR="003E251D">
          <w:rPr>
            <w:noProof/>
            <w:webHidden/>
          </w:rPr>
          <w:instrText xml:space="preserve"> PAGEREF _Toc62119338 \h </w:instrText>
        </w:r>
        <w:r w:rsidR="003E251D">
          <w:rPr>
            <w:noProof/>
            <w:webHidden/>
          </w:rPr>
        </w:r>
        <w:r w:rsidR="003E251D">
          <w:rPr>
            <w:noProof/>
            <w:webHidden/>
          </w:rPr>
          <w:fldChar w:fldCharType="separate"/>
        </w:r>
        <w:r w:rsidR="00C715C8">
          <w:rPr>
            <w:noProof/>
            <w:webHidden/>
          </w:rPr>
          <w:t>9</w:t>
        </w:r>
        <w:r w:rsidR="003E251D">
          <w:rPr>
            <w:noProof/>
            <w:webHidden/>
          </w:rPr>
          <w:fldChar w:fldCharType="end"/>
        </w:r>
      </w:hyperlink>
    </w:p>
    <w:p w14:paraId="68DCCC8B" w14:textId="77777777" w:rsidR="003E251D" w:rsidRDefault="0051012B">
      <w:pPr>
        <w:pStyle w:val="Obsah2"/>
        <w:rPr>
          <w:rFonts w:asciiTheme="minorHAnsi" w:eastAsiaTheme="minorEastAsia" w:hAnsiTheme="minorHAnsi"/>
          <w:noProof/>
          <w:sz w:val="22"/>
          <w:szCs w:val="22"/>
          <w:lang w:eastAsia="cs-CZ"/>
        </w:rPr>
      </w:pPr>
      <w:hyperlink w:anchor="_Toc62119339" w:history="1">
        <w:r w:rsidR="003E251D" w:rsidRPr="00BD4D59">
          <w:rPr>
            <w:rStyle w:val="Hypertextovodkaz"/>
            <w:noProof/>
          </w:rPr>
          <w:t>1.</w:t>
        </w:r>
        <w:r w:rsidR="003E251D">
          <w:rPr>
            <w:rFonts w:asciiTheme="minorHAnsi" w:eastAsiaTheme="minorEastAsia" w:hAnsiTheme="minorHAnsi"/>
            <w:noProof/>
            <w:sz w:val="22"/>
            <w:szCs w:val="22"/>
            <w:lang w:eastAsia="cs-CZ"/>
          </w:rPr>
          <w:tab/>
        </w:r>
        <w:r w:rsidR="003E251D" w:rsidRPr="00BD4D59">
          <w:rPr>
            <w:rStyle w:val="Hypertextovodkaz"/>
            <w:noProof/>
          </w:rPr>
          <w:t>základní informace o rozhodnutích týkajících se stavby a podmínkách stanovených v rozhodnutích a v projektové dokumentaci stavby pro její provádění z hlediska bezpečnosti a ochrany zdraví při práci na staveništi a soupis dokumentů,  týkajících se stavby, na základě kterých byla stavba povolena, včetně označení příslušného stavebního úřadu nebo autorizovaného inspektora,</w:t>
        </w:r>
        <w:r w:rsidR="003E251D">
          <w:rPr>
            <w:noProof/>
            <w:webHidden/>
          </w:rPr>
          <w:tab/>
        </w:r>
        <w:r w:rsidR="003E251D">
          <w:rPr>
            <w:noProof/>
            <w:webHidden/>
          </w:rPr>
          <w:fldChar w:fldCharType="begin"/>
        </w:r>
        <w:r w:rsidR="003E251D">
          <w:rPr>
            <w:noProof/>
            <w:webHidden/>
          </w:rPr>
          <w:instrText xml:space="preserve"> PAGEREF _Toc62119339 \h </w:instrText>
        </w:r>
        <w:r w:rsidR="003E251D">
          <w:rPr>
            <w:noProof/>
            <w:webHidden/>
          </w:rPr>
        </w:r>
        <w:r w:rsidR="003E251D">
          <w:rPr>
            <w:noProof/>
            <w:webHidden/>
          </w:rPr>
          <w:fldChar w:fldCharType="separate"/>
        </w:r>
        <w:r w:rsidR="00C715C8">
          <w:rPr>
            <w:noProof/>
            <w:webHidden/>
          </w:rPr>
          <w:t>9</w:t>
        </w:r>
        <w:r w:rsidR="003E251D">
          <w:rPr>
            <w:noProof/>
            <w:webHidden/>
          </w:rPr>
          <w:fldChar w:fldCharType="end"/>
        </w:r>
      </w:hyperlink>
    </w:p>
    <w:p w14:paraId="799FD858" w14:textId="77777777" w:rsidR="003E251D" w:rsidRDefault="0051012B">
      <w:pPr>
        <w:pStyle w:val="Obsah2"/>
        <w:rPr>
          <w:rFonts w:asciiTheme="minorHAnsi" w:eastAsiaTheme="minorEastAsia" w:hAnsiTheme="minorHAnsi"/>
          <w:noProof/>
          <w:sz w:val="22"/>
          <w:szCs w:val="22"/>
          <w:lang w:eastAsia="cs-CZ"/>
        </w:rPr>
      </w:pPr>
      <w:hyperlink w:anchor="_Toc62119340" w:history="1">
        <w:r w:rsidR="003E251D" w:rsidRPr="00BD4D59">
          <w:rPr>
            <w:rStyle w:val="Hypertextovodkaz"/>
            <w:noProof/>
          </w:rPr>
          <w:t>2.</w:t>
        </w:r>
        <w:r w:rsidR="003E251D">
          <w:rPr>
            <w:rFonts w:asciiTheme="minorHAnsi" w:eastAsiaTheme="minorEastAsia" w:hAnsiTheme="minorHAnsi"/>
            <w:noProof/>
            <w:sz w:val="22"/>
            <w:szCs w:val="22"/>
            <w:lang w:eastAsia="cs-CZ"/>
          </w:rPr>
          <w:tab/>
        </w:r>
        <w:r w:rsidR="003E251D" w:rsidRPr="00BD4D59">
          <w:rPr>
            <w:rStyle w:val="Hypertextovodkaz"/>
            <w:noProof/>
          </w:rPr>
          <w:t>postupy na staveništi řešící a specifikující jednotlivá opatření  vyplývající z platných právních předpisů, s ohledem na místní  podmínky ve vazbě na předpokládaný časový průběh prací při realizaci dané stavby, jedná se o:</w:t>
        </w:r>
        <w:r w:rsidR="003E251D">
          <w:rPr>
            <w:noProof/>
            <w:webHidden/>
          </w:rPr>
          <w:tab/>
        </w:r>
        <w:r w:rsidR="003E251D">
          <w:rPr>
            <w:noProof/>
            <w:webHidden/>
          </w:rPr>
          <w:fldChar w:fldCharType="begin"/>
        </w:r>
        <w:r w:rsidR="003E251D">
          <w:rPr>
            <w:noProof/>
            <w:webHidden/>
          </w:rPr>
          <w:instrText xml:space="preserve"> PAGEREF _Toc62119340 \h </w:instrText>
        </w:r>
        <w:r w:rsidR="003E251D">
          <w:rPr>
            <w:noProof/>
            <w:webHidden/>
          </w:rPr>
        </w:r>
        <w:r w:rsidR="003E251D">
          <w:rPr>
            <w:noProof/>
            <w:webHidden/>
          </w:rPr>
          <w:fldChar w:fldCharType="separate"/>
        </w:r>
        <w:r w:rsidR="00C715C8">
          <w:rPr>
            <w:noProof/>
            <w:webHidden/>
          </w:rPr>
          <w:t>10</w:t>
        </w:r>
        <w:r w:rsidR="003E251D">
          <w:rPr>
            <w:noProof/>
            <w:webHidden/>
          </w:rPr>
          <w:fldChar w:fldCharType="end"/>
        </w:r>
      </w:hyperlink>
    </w:p>
    <w:p w14:paraId="043B9EBC" w14:textId="77777777" w:rsidR="003E251D" w:rsidRDefault="0051012B">
      <w:pPr>
        <w:pStyle w:val="Obsah3"/>
        <w:rPr>
          <w:rFonts w:asciiTheme="minorHAnsi" w:eastAsiaTheme="minorEastAsia" w:hAnsiTheme="minorHAnsi"/>
          <w:i w:val="0"/>
          <w:noProof/>
          <w:sz w:val="22"/>
          <w:szCs w:val="22"/>
          <w:lang w:eastAsia="cs-CZ"/>
        </w:rPr>
      </w:pPr>
      <w:hyperlink w:anchor="_Toc62119341" w:history="1">
        <w:r w:rsidR="003E251D" w:rsidRPr="00BD4D59">
          <w:rPr>
            <w:rStyle w:val="Hypertextovodkaz"/>
            <w:noProof/>
          </w:rPr>
          <w:t>a)</w:t>
        </w:r>
        <w:r w:rsidR="003E251D">
          <w:rPr>
            <w:rFonts w:asciiTheme="minorHAnsi" w:eastAsiaTheme="minorEastAsia" w:hAnsiTheme="minorHAnsi"/>
            <w:i w:val="0"/>
            <w:noProof/>
            <w:sz w:val="22"/>
            <w:szCs w:val="22"/>
            <w:lang w:eastAsia="cs-CZ"/>
          </w:rPr>
          <w:tab/>
        </w:r>
        <w:r w:rsidR="003E251D" w:rsidRPr="00BD4D59">
          <w:rPr>
            <w:rStyle w:val="Hypertextovodkaz"/>
            <w:noProof/>
          </w:rPr>
          <w:t>zajištění oplocení, ohrazení stavby, vstupů a vjezdů na staveniště, prostor pro skladování a manipulaci s materiálem,</w:t>
        </w:r>
        <w:r w:rsidR="003E251D">
          <w:rPr>
            <w:noProof/>
            <w:webHidden/>
          </w:rPr>
          <w:tab/>
        </w:r>
        <w:r w:rsidR="003E251D">
          <w:rPr>
            <w:noProof/>
            <w:webHidden/>
          </w:rPr>
          <w:fldChar w:fldCharType="begin"/>
        </w:r>
        <w:r w:rsidR="003E251D">
          <w:rPr>
            <w:noProof/>
            <w:webHidden/>
          </w:rPr>
          <w:instrText xml:space="preserve"> PAGEREF _Toc62119341 \h </w:instrText>
        </w:r>
        <w:r w:rsidR="003E251D">
          <w:rPr>
            <w:noProof/>
            <w:webHidden/>
          </w:rPr>
        </w:r>
        <w:r w:rsidR="003E251D">
          <w:rPr>
            <w:noProof/>
            <w:webHidden/>
          </w:rPr>
          <w:fldChar w:fldCharType="separate"/>
        </w:r>
        <w:r w:rsidR="00C715C8">
          <w:rPr>
            <w:noProof/>
            <w:webHidden/>
          </w:rPr>
          <w:t>10</w:t>
        </w:r>
        <w:r w:rsidR="003E251D">
          <w:rPr>
            <w:noProof/>
            <w:webHidden/>
          </w:rPr>
          <w:fldChar w:fldCharType="end"/>
        </w:r>
      </w:hyperlink>
    </w:p>
    <w:p w14:paraId="7E454206" w14:textId="77777777" w:rsidR="003E251D" w:rsidRDefault="0051012B">
      <w:pPr>
        <w:pStyle w:val="Obsah3"/>
        <w:rPr>
          <w:rFonts w:asciiTheme="minorHAnsi" w:eastAsiaTheme="minorEastAsia" w:hAnsiTheme="minorHAnsi"/>
          <w:i w:val="0"/>
          <w:noProof/>
          <w:sz w:val="22"/>
          <w:szCs w:val="22"/>
          <w:lang w:eastAsia="cs-CZ"/>
        </w:rPr>
      </w:pPr>
      <w:hyperlink w:anchor="_Toc62119342" w:history="1">
        <w:r w:rsidR="003E251D" w:rsidRPr="00BD4D59">
          <w:rPr>
            <w:rStyle w:val="Hypertextovodkaz"/>
            <w:noProof/>
          </w:rPr>
          <w:t>b)</w:t>
        </w:r>
        <w:r w:rsidR="003E251D">
          <w:rPr>
            <w:rFonts w:asciiTheme="minorHAnsi" w:eastAsiaTheme="minorEastAsia" w:hAnsiTheme="minorHAnsi"/>
            <w:i w:val="0"/>
            <w:noProof/>
            <w:sz w:val="22"/>
            <w:szCs w:val="22"/>
            <w:lang w:eastAsia="cs-CZ"/>
          </w:rPr>
          <w:tab/>
        </w:r>
        <w:r w:rsidR="003E251D" w:rsidRPr="00BD4D59">
          <w:rPr>
            <w:rStyle w:val="Hypertextovodkaz"/>
            <w:noProof/>
          </w:rPr>
          <w:t>zajištění osvětlení stavenišť a pracovišť,</w:t>
        </w:r>
        <w:r w:rsidR="003E251D">
          <w:rPr>
            <w:noProof/>
            <w:webHidden/>
          </w:rPr>
          <w:tab/>
        </w:r>
        <w:r w:rsidR="003E251D">
          <w:rPr>
            <w:noProof/>
            <w:webHidden/>
          </w:rPr>
          <w:fldChar w:fldCharType="begin"/>
        </w:r>
        <w:r w:rsidR="003E251D">
          <w:rPr>
            <w:noProof/>
            <w:webHidden/>
          </w:rPr>
          <w:instrText xml:space="preserve"> PAGEREF _Toc62119342 \h </w:instrText>
        </w:r>
        <w:r w:rsidR="003E251D">
          <w:rPr>
            <w:noProof/>
            <w:webHidden/>
          </w:rPr>
        </w:r>
        <w:r w:rsidR="003E251D">
          <w:rPr>
            <w:noProof/>
            <w:webHidden/>
          </w:rPr>
          <w:fldChar w:fldCharType="separate"/>
        </w:r>
        <w:r w:rsidR="00C715C8">
          <w:rPr>
            <w:noProof/>
            <w:webHidden/>
          </w:rPr>
          <w:t>12</w:t>
        </w:r>
        <w:r w:rsidR="003E251D">
          <w:rPr>
            <w:noProof/>
            <w:webHidden/>
          </w:rPr>
          <w:fldChar w:fldCharType="end"/>
        </w:r>
      </w:hyperlink>
    </w:p>
    <w:p w14:paraId="4202D511" w14:textId="77777777" w:rsidR="003E251D" w:rsidRDefault="0051012B">
      <w:pPr>
        <w:pStyle w:val="Obsah3"/>
        <w:rPr>
          <w:rFonts w:asciiTheme="minorHAnsi" w:eastAsiaTheme="minorEastAsia" w:hAnsiTheme="minorHAnsi"/>
          <w:i w:val="0"/>
          <w:noProof/>
          <w:sz w:val="22"/>
          <w:szCs w:val="22"/>
          <w:lang w:eastAsia="cs-CZ"/>
        </w:rPr>
      </w:pPr>
      <w:hyperlink w:anchor="_Toc62119343" w:history="1">
        <w:r w:rsidR="003E251D" w:rsidRPr="00BD4D59">
          <w:rPr>
            <w:rStyle w:val="Hypertextovodkaz"/>
            <w:noProof/>
          </w:rPr>
          <w:t>c)</w:t>
        </w:r>
        <w:r w:rsidR="003E251D">
          <w:rPr>
            <w:rFonts w:asciiTheme="minorHAnsi" w:eastAsiaTheme="minorEastAsia" w:hAnsiTheme="minorHAnsi"/>
            <w:i w:val="0"/>
            <w:noProof/>
            <w:sz w:val="22"/>
            <w:szCs w:val="22"/>
            <w:lang w:eastAsia="cs-CZ"/>
          </w:rPr>
          <w:tab/>
        </w:r>
        <w:r w:rsidR="003E251D" w:rsidRPr="00BD4D59">
          <w:rPr>
            <w:rStyle w:val="Hypertextovodkaz"/>
            <w:noProof/>
          </w:rPr>
          <w:t>stanovení ochranných a kontrolovaných pásem a opatření proti jejich poškození,</w:t>
        </w:r>
        <w:r w:rsidR="003E251D">
          <w:rPr>
            <w:noProof/>
            <w:webHidden/>
          </w:rPr>
          <w:tab/>
        </w:r>
        <w:r w:rsidR="003E251D">
          <w:rPr>
            <w:noProof/>
            <w:webHidden/>
          </w:rPr>
          <w:fldChar w:fldCharType="begin"/>
        </w:r>
        <w:r w:rsidR="003E251D">
          <w:rPr>
            <w:noProof/>
            <w:webHidden/>
          </w:rPr>
          <w:instrText xml:space="preserve"> PAGEREF _Toc62119343 \h </w:instrText>
        </w:r>
        <w:r w:rsidR="003E251D">
          <w:rPr>
            <w:noProof/>
            <w:webHidden/>
          </w:rPr>
        </w:r>
        <w:r w:rsidR="003E251D">
          <w:rPr>
            <w:noProof/>
            <w:webHidden/>
          </w:rPr>
          <w:fldChar w:fldCharType="separate"/>
        </w:r>
        <w:r w:rsidR="00C715C8">
          <w:rPr>
            <w:noProof/>
            <w:webHidden/>
          </w:rPr>
          <w:t>13</w:t>
        </w:r>
        <w:r w:rsidR="003E251D">
          <w:rPr>
            <w:noProof/>
            <w:webHidden/>
          </w:rPr>
          <w:fldChar w:fldCharType="end"/>
        </w:r>
      </w:hyperlink>
    </w:p>
    <w:p w14:paraId="01B4D4CE" w14:textId="77777777" w:rsidR="003E251D" w:rsidRDefault="0051012B">
      <w:pPr>
        <w:pStyle w:val="Obsah3"/>
        <w:rPr>
          <w:rFonts w:asciiTheme="minorHAnsi" w:eastAsiaTheme="minorEastAsia" w:hAnsiTheme="minorHAnsi"/>
          <w:i w:val="0"/>
          <w:noProof/>
          <w:sz w:val="22"/>
          <w:szCs w:val="22"/>
          <w:lang w:eastAsia="cs-CZ"/>
        </w:rPr>
      </w:pPr>
      <w:hyperlink w:anchor="_Toc62119344" w:history="1">
        <w:r w:rsidR="003E251D" w:rsidRPr="00BD4D59">
          <w:rPr>
            <w:rStyle w:val="Hypertextovodkaz"/>
            <w:noProof/>
          </w:rPr>
          <w:t>d)</w:t>
        </w:r>
        <w:r w:rsidR="003E251D">
          <w:rPr>
            <w:rFonts w:asciiTheme="minorHAnsi" w:eastAsiaTheme="minorEastAsia" w:hAnsiTheme="minorHAnsi"/>
            <w:i w:val="0"/>
            <w:noProof/>
            <w:sz w:val="22"/>
            <w:szCs w:val="22"/>
            <w:lang w:eastAsia="cs-CZ"/>
          </w:rPr>
          <w:tab/>
        </w:r>
        <w:r w:rsidR="003E251D" w:rsidRPr="00BD4D59">
          <w:rPr>
            <w:rStyle w:val="Hypertextovodkaz"/>
            <w:noProof/>
          </w:rPr>
          <w:t>řešení opatření při nebezpečí výbuchu nebo požáru,</w:t>
        </w:r>
        <w:r w:rsidR="003E251D">
          <w:rPr>
            <w:noProof/>
            <w:webHidden/>
          </w:rPr>
          <w:tab/>
        </w:r>
        <w:r w:rsidR="003E251D">
          <w:rPr>
            <w:noProof/>
            <w:webHidden/>
          </w:rPr>
          <w:fldChar w:fldCharType="begin"/>
        </w:r>
        <w:r w:rsidR="003E251D">
          <w:rPr>
            <w:noProof/>
            <w:webHidden/>
          </w:rPr>
          <w:instrText xml:space="preserve"> PAGEREF _Toc62119344 \h </w:instrText>
        </w:r>
        <w:r w:rsidR="003E251D">
          <w:rPr>
            <w:noProof/>
            <w:webHidden/>
          </w:rPr>
        </w:r>
        <w:r w:rsidR="003E251D">
          <w:rPr>
            <w:noProof/>
            <w:webHidden/>
          </w:rPr>
          <w:fldChar w:fldCharType="separate"/>
        </w:r>
        <w:r w:rsidR="00C715C8">
          <w:rPr>
            <w:noProof/>
            <w:webHidden/>
          </w:rPr>
          <w:t>14</w:t>
        </w:r>
        <w:r w:rsidR="003E251D">
          <w:rPr>
            <w:noProof/>
            <w:webHidden/>
          </w:rPr>
          <w:fldChar w:fldCharType="end"/>
        </w:r>
      </w:hyperlink>
    </w:p>
    <w:p w14:paraId="11549E55" w14:textId="77777777" w:rsidR="003E251D" w:rsidRDefault="0051012B">
      <w:pPr>
        <w:pStyle w:val="Obsah3"/>
        <w:rPr>
          <w:rFonts w:asciiTheme="minorHAnsi" w:eastAsiaTheme="minorEastAsia" w:hAnsiTheme="minorHAnsi"/>
          <w:i w:val="0"/>
          <w:noProof/>
          <w:sz w:val="22"/>
          <w:szCs w:val="22"/>
          <w:lang w:eastAsia="cs-CZ"/>
        </w:rPr>
      </w:pPr>
      <w:hyperlink w:anchor="_Toc62119345" w:history="1">
        <w:r w:rsidR="003E251D" w:rsidRPr="00BD4D59">
          <w:rPr>
            <w:rStyle w:val="Hypertextovodkaz"/>
            <w:noProof/>
          </w:rPr>
          <w:t>e)</w:t>
        </w:r>
        <w:r w:rsidR="003E251D">
          <w:rPr>
            <w:rFonts w:asciiTheme="minorHAnsi" w:eastAsiaTheme="minorEastAsia" w:hAnsiTheme="minorHAnsi"/>
            <w:i w:val="0"/>
            <w:noProof/>
            <w:sz w:val="22"/>
            <w:szCs w:val="22"/>
            <w:lang w:eastAsia="cs-CZ"/>
          </w:rPr>
          <w:tab/>
        </w:r>
        <w:r w:rsidR="003E251D" w:rsidRPr="00BD4D59">
          <w:rPr>
            <w:rStyle w:val="Hypertextovodkaz"/>
            <w:noProof/>
          </w:rPr>
          <w:t>zajištění komunikace na staveništi, včetně podjíždění elektrického vedení a dalších médií (plyn, pára, voda aj.), prozatímní rozvody elektřiny po staveništi, čerpání vody, noční osvětlení,</w:t>
        </w:r>
        <w:r w:rsidR="003E251D">
          <w:rPr>
            <w:noProof/>
            <w:webHidden/>
          </w:rPr>
          <w:tab/>
        </w:r>
        <w:r w:rsidR="003E251D">
          <w:rPr>
            <w:noProof/>
            <w:webHidden/>
          </w:rPr>
          <w:fldChar w:fldCharType="begin"/>
        </w:r>
        <w:r w:rsidR="003E251D">
          <w:rPr>
            <w:noProof/>
            <w:webHidden/>
          </w:rPr>
          <w:instrText xml:space="preserve"> PAGEREF _Toc62119345 \h </w:instrText>
        </w:r>
        <w:r w:rsidR="003E251D">
          <w:rPr>
            <w:noProof/>
            <w:webHidden/>
          </w:rPr>
        </w:r>
        <w:r w:rsidR="003E251D">
          <w:rPr>
            <w:noProof/>
            <w:webHidden/>
          </w:rPr>
          <w:fldChar w:fldCharType="separate"/>
        </w:r>
        <w:r w:rsidR="00C715C8">
          <w:rPr>
            <w:noProof/>
            <w:webHidden/>
          </w:rPr>
          <w:t>15</w:t>
        </w:r>
        <w:r w:rsidR="003E251D">
          <w:rPr>
            <w:noProof/>
            <w:webHidden/>
          </w:rPr>
          <w:fldChar w:fldCharType="end"/>
        </w:r>
      </w:hyperlink>
    </w:p>
    <w:p w14:paraId="764ADEE5" w14:textId="77777777" w:rsidR="003E251D" w:rsidRDefault="0051012B">
      <w:pPr>
        <w:pStyle w:val="Obsah3"/>
        <w:rPr>
          <w:rFonts w:asciiTheme="minorHAnsi" w:eastAsiaTheme="minorEastAsia" w:hAnsiTheme="minorHAnsi"/>
          <w:i w:val="0"/>
          <w:noProof/>
          <w:sz w:val="22"/>
          <w:szCs w:val="22"/>
          <w:lang w:eastAsia="cs-CZ"/>
        </w:rPr>
      </w:pPr>
      <w:hyperlink w:anchor="_Toc62119346" w:history="1">
        <w:r w:rsidR="003E251D" w:rsidRPr="00BD4D59">
          <w:rPr>
            <w:rStyle w:val="Hypertextovodkaz"/>
            <w:noProof/>
          </w:rPr>
          <w:t>f)</w:t>
        </w:r>
        <w:r w:rsidR="003E251D">
          <w:rPr>
            <w:rFonts w:asciiTheme="minorHAnsi" w:eastAsiaTheme="minorEastAsia" w:hAnsiTheme="minorHAnsi"/>
            <w:i w:val="0"/>
            <w:noProof/>
            <w:sz w:val="22"/>
            <w:szCs w:val="22"/>
            <w:lang w:eastAsia="cs-CZ"/>
          </w:rPr>
          <w:tab/>
        </w:r>
        <w:r w:rsidR="003E251D" w:rsidRPr="00BD4D59">
          <w:rPr>
            <w:rStyle w:val="Hypertextovodkaz"/>
            <w:noProof/>
          </w:rPr>
          <w:t>posouzení vnějších vlivů na stavbu, zejména otřesů od dopravy, nebezpečí povodně, sesuvu zeminy, a konkretizace opatření pro případ krizové situace,</w:t>
        </w:r>
        <w:r w:rsidR="003E251D">
          <w:rPr>
            <w:noProof/>
            <w:webHidden/>
          </w:rPr>
          <w:tab/>
        </w:r>
        <w:r w:rsidR="003E251D">
          <w:rPr>
            <w:noProof/>
            <w:webHidden/>
          </w:rPr>
          <w:fldChar w:fldCharType="begin"/>
        </w:r>
        <w:r w:rsidR="003E251D">
          <w:rPr>
            <w:noProof/>
            <w:webHidden/>
          </w:rPr>
          <w:instrText xml:space="preserve"> PAGEREF _Toc62119346 \h </w:instrText>
        </w:r>
        <w:r w:rsidR="003E251D">
          <w:rPr>
            <w:noProof/>
            <w:webHidden/>
          </w:rPr>
        </w:r>
        <w:r w:rsidR="003E251D">
          <w:rPr>
            <w:noProof/>
            <w:webHidden/>
          </w:rPr>
          <w:fldChar w:fldCharType="separate"/>
        </w:r>
        <w:r w:rsidR="00C715C8">
          <w:rPr>
            <w:noProof/>
            <w:webHidden/>
          </w:rPr>
          <w:t>15</w:t>
        </w:r>
        <w:r w:rsidR="003E251D">
          <w:rPr>
            <w:noProof/>
            <w:webHidden/>
          </w:rPr>
          <w:fldChar w:fldCharType="end"/>
        </w:r>
      </w:hyperlink>
    </w:p>
    <w:p w14:paraId="3155FAFE" w14:textId="77777777" w:rsidR="003E251D" w:rsidRDefault="0051012B">
      <w:pPr>
        <w:pStyle w:val="Obsah3"/>
        <w:rPr>
          <w:rFonts w:asciiTheme="minorHAnsi" w:eastAsiaTheme="minorEastAsia" w:hAnsiTheme="minorHAnsi"/>
          <w:i w:val="0"/>
          <w:noProof/>
          <w:sz w:val="22"/>
          <w:szCs w:val="22"/>
          <w:lang w:eastAsia="cs-CZ"/>
        </w:rPr>
      </w:pPr>
      <w:hyperlink w:anchor="_Toc62119347" w:history="1">
        <w:r w:rsidR="003E251D" w:rsidRPr="00BD4D59">
          <w:rPr>
            <w:rStyle w:val="Hypertextovodkaz"/>
            <w:noProof/>
          </w:rPr>
          <w:t>g)</w:t>
        </w:r>
        <w:r w:rsidR="003E251D">
          <w:rPr>
            <w:rFonts w:asciiTheme="minorHAnsi" w:eastAsiaTheme="minorEastAsia" w:hAnsiTheme="minorHAnsi"/>
            <w:i w:val="0"/>
            <w:noProof/>
            <w:sz w:val="22"/>
            <w:szCs w:val="22"/>
            <w:lang w:eastAsia="cs-CZ"/>
          </w:rPr>
          <w:tab/>
        </w:r>
        <w:r w:rsidR="003E251D" w:rsidRPr="00BD4D59">
          <w:rPr>
            <w:rStyle w:val="Hypertextovodkaz"/>
            <w:noProof/>
          </w:rPr>
          <w:t>opatření vztahující se k umístění a řešení zařízení staveniště, včetně situačního výkresu širších vztahů staveniště, řešení svislé a vodorovné dopravy osob a materiálu,</w:t>
        </w:r>
        <w:r w:rsidR="003E251D">
          <w:rPr>
            <w:noProof/>
            <w:webHidden/>
          </w:rPr>
          <w:tab/>
        </w:r>
        <w:r w:rsidR="003E251D">
          <w:rPr>
            <w:noProof/>
            <w:webHidden/>
          </w:rPr>
          <w:fldChar w:fldCharType="begin"/>
        </w:r>
        <w:r w:rsidR="003E251D">
          <w:rPr>
            <w:noProof/>
            <w:webHidden/>
          </w:rPr>
          <w:instrText xml:space="preserve"> PAGEREF _Toc62119347 \h </w:instrText>
        </w:r>
        <w:r w:rsidR="003E251D">
          <w:rPr>
            <w:noProof/>
            <w:webHidden/>
          </w:rPr>
        </w:r>
        <w:r w:rsidR="003E251D">
          <w:rPr>
            <w:noProof/>
            <w:webHidden/>
          </w:rPr>
          <w:fldChar w:fldCharType="separate"/>
        </w:r>
        <w:r w:rsidR="00C715C8">
          <w:rPr>
            <w:noProof/>
            <w:webHidden/>
          </w:rPr>
          <w:t>16</w:t>
        </w:r>
        <w:r w:rsidR="003E251D">
          <w:rPr>
            <w:noProof/>
            <w:webHidden/>
          </w:rPr>
          <w:fldChar w:fldCharType="end"/>
        </w:r>
      </w:hyperlink>
    </w:p>
    <w:p w14:paraId="4A8AA93B" w14:textId="77777777" w:rsidR="003E251D" w:rsidRDefault="0051012B">
      <w:pPr>
        <w:pStyle w:val="Obsah3"/>
        <w:rPr>
          <w:rFonts w:asciiTheme="minorHAnsi" w:eastAsiaTheme="minorEastAsia" w:hAnsiTheme="minorHAnsi"/>
          <w:i w:val="0"/>
          <w:noProof/>
          <w:sz w:val="22"/>
          <w:szCs w:val="22"/>
          <w:lang w:eastAsia="cs-CZ"/>
        </w:rPr>
      </w:pPr>
      <w:hyperlink w:anchor="_Toc62119348" w:history="1">
        <w:r w:rsidR="003E251D" w:rsidRPr="00BD4D59">
          <w:rPr>
            <w:rStyle w:val="Hypertextovodkaz"/>
            <w:noProof/>
          </w:rPr>
          <w:t>h)</w:t>
        </w:r>
        <w:r w:rsidR="003E251D">
          <w:rPr>
            <w:rFonts w:asciiTheme="minorHAnsi" w:eastAsiaTheme="minorEastAsia" w:hAnsiTheme="minorHAnsi"/>
            <w:i w:val="0"/>
            <w:noProof/>
            <w:sz w:val="22"/>
            <w:szCs w:val="22"/>
            <w:lang w:eastAsia="cs-CZ"/>
          </w:rPr>
          <w:tab/>
        </w:r>
        <w:r w:rsidR="003E251D" w:rsidRPr="00BD4D59">
          <w:rPr>
            <w:rStyle w:val="Hypertextovodkaz"/>
            <w:noProof/>
          </w:rPr>
          <w:t>postupy pro zemní práce řešící zajištění provádění výkopů, zejména riziko zasypání osob, s ohledem na druhy pažení, šířku výkopu, sklony svahu, technologii ukládání sítí do výkopu, zabezpečení okolních staveb, snižování a odvádění povrchové a podzemní vody,</w:t>
        </w:r>
        <w:r w:rsidR="003E251D">
          <w:rPr>
            <w:noProof/>
            <w:webHidden/>
          </w:rPr>
          <w:tab/>
        </w:r>
        <w:r w:rsidR="003E251D">
          <w:rPr>
            <w:noProof/>
            <w:webHidden/>
          </w:rPr>
          <w:fldChar w:fldCharType="begin"/>
        </w:r>
        <w:r w:rsidR="003E251D">
          <w:rPr>
            <w:noProof/>
            <w:webHidden/>
          </w:rPr>
          <w:instrText xml:space="preserve"> PAGEREF _Toc62119348 \h </w:instrText>
        </w:r>
        <w:r w:rsidR="003E251D">
          <w:rPr>
            <w:noProof/>
            <w:webHidden/>
          </w:rPr>
        </w:r>
        <w:r w:rsidR="003E251D">
          <w:rPr>
            <w:noProof/>
            <w:webHidden/>
          </w:rPr>
          <w:fldChar w:fldCharType="separate"/>
        </w:r>
        <w:r w:rsidR="00C715C8">
          <w:rPr>
            <w:noProof/>
            <w:webHidden/>
          </w:rPr>
          <w:t>17</w:t>
        </w:r>
        <w:r w:rsidR="003E251D">
          <w:rPr>
            <w:noProof/>
            <w:webHidden/>
          </w:rPr>
          <w:fldChar w:fldCharType="end"/>
        </w:r>
      </w:hyperlink>
    </w:p>
    <w:p w14:paraId="448B16CC" w14:textId="77777777" w:rsidR="003E251D" w:rsidRDefault="0051012B">
      <w:pPr>
        <w:pStyle w:val="Obsah3"/>
        <w:rPr>
          <w:rFonts w:asciiTheme="minorHAnsi" w:eastAsiaTheme="minorEastAsia" w:hAnsiTheme="minorHAnsi"/>
          <w:i w:val="0"/>
          <w:noProof/>
          <w:sz w:val="22"/>
          <w:szCs w:val="22"/>
          <w:lang w:eastAsia="cs-CZ"/>
        </w:rPr>
      </w:pPr>
      <w:hyperlink w:anchor="_Toc62119349" w:history="1">
        <w:r w:rsidR="003E251D" w:rsidRPr="00BD4D59">
          <w:rPr>
            <w:rStyle w:val="Hypertextovodkaz"/>
            <w:noProof/>
          </w:rPr>
          <w:t>i)</w:t>
        </w:r>
        <w:r w:rsidR="003E251D">
          <w:rPr>
            <w:rFonts w:asciiTheme="minorHAnsi" w:eastAsiaTheme="minorEastAsia" w:hAnsiTheme="minorHAnsi"/>
            <w:i w:val="0"/>
            <w:noProof/>
            <w:sz w:val="22"/>
            <w:szCs w:val="22"/>
            <w:lang w:eastAsia="cs-CZ"/>
          </w:rPr>
          <w:tab/>
        </w:r>
        <w:r w:rsidR="003E251D" w:rsidRPr="00BD4D59">
          <w:rPr>
            <w:rStyle w:val="Hypertextovodkaz"/>
            <w:noProof/>
          </w:rPr>
          <w:t>způsob zajištění bezbariérového řešení na veřejných pozemních komunikacích a veřejných plochách, zejména s ohledem na způsob zajištění proti pádu  do výkopu osob se zrakovým postižením,</w:t>
        </w:r>
        <w:r w:rsidR="003E251D">
          <w:rPr>
            <w:noProof/>
            <w:webHidden/>
          </w:rPr>
          <w:tab/>
        </w:r>
        <w:r w:rsidR="003E251D">
          <w:rPr>
            <w:noProof/>
            <w:webHidden/>
          </w:rPr>
          <w:fldChar w:fldCharType="begin"/>
        </w:r>
        <w:r w:rsidR="003E251D">
          <w:rPr>
            <w:noProof/>
            <w:webHidden/>
          </w:rPr>
          <w:instrText xml:space="preserve"> PAGEREF _Toc62119349 \h </w:instrText>
        </w:r>
        <w:r w:rsidR="003E251D">
          <w:rPr>
            <w:noProof/>
            <w:webHidden/>
          </w:rPr>
        </w:r>
        <w:r w:rsidR="003E251D">
          <w:rPr>
            <w:noProof/>
            <w:webHidden/>
          </w:rPr>
          <w:fldChar w:fldCharType="separate"/>
        </w:r>
        <w:r w:rsidR="00C715C8">
          <w:rPr>
            <w:noProof/>
            <w:webHidden/>
          </w:rPr>
          <w:t>17</w:t>
        </w:r>
        <w:r w:rsidR="003E251D">
          <w:rPr>
            <w:noProof/>
            <w:webHidden/>
          </w:rPr>
          <w:fldChar w:fldCharType="end"/>
        </w:r>
      </w:hyperlink>
    </w:p>
    <w:p w14:paraId="26F66C33" w14:textId="77777777" w:rsidR="003E251D" w:rsidRDefault="0051012B">
      <w:pPr>
        <w:pStyle w:val="Obsah3"/>
        <w:rPr>
          <w:rFonts w:asciiTheme="minorHAnsi" w:eastAsiaTheme="minorEastAsia" w:hAnsiTheme="minorHAnsi"/>
          <w:i w:val="0"/>
          <w:noProof/>
          <w:sz w:val="22"/>
          <w:szCs w:val="22"/>
          <w:lang w:eastAsia="cs-CZ"/>
        </w:rPr>
      </w:pPr>
      <w:hyperlink w:anchor="_Toc62119350" w:history="1">
        <w:r w:rsidR="003E251D" w:rsidRPr="00BD4D59">
          <w:rPr>
            <w:rStyle w:val="Hypertextovodkaz"/>
            <w:noProof/>
          </w:rPr>
          <w:t>j)</w:t>
        </w:r>
        <w:r w:rsidR="003E251D">
          <w:rPr>
            <w:rFonts w:asciiTheme="minorHAnsi" w:eastAsiaTheme="minorEastAsia" w:hAnsiTheme="minorHAnsi"/>
            <w:i w:val="0"/>
            <w:noProof/>
            <w:sz w:val="22"/>
            <w:szCs w:val="22"/>
            <w:lang w:eastAsia="cs-CZ"/>
          </w:rPr>
          <w:tab/>
        </w:r>
        <w:r w:rsidR="003E251D" w:rsidRPr="00BD4D59">
          <w:rPr>
            <w:rStyle w:val="Hypertextovodkaz"/>
            <w:noProof/>
          </w:rPr>
          <w:t>postupy pro betonářské práce řešící způsob dopravy betonové směsi, zajištění všech fyzických osob zdržujících se na staveništi proti pádu do směsi, pohyb  po výztuži, přístup k místům betonáže, předpokládané provedení bednění,</w:t>
        </w:r>
        <w:r w:rsidR="003E251D">
          <w:rPr>
            <w:noProof/>
            <w:webHidden/>
          </w:rPr>
          <w:tab/>
        </w:r>
        <w:r w:rsidR="003E251D">
          <w:rPr>
            <w:noProof/>
            <w:webHidden/>
          </w:rPr>
          <w:fldChar w:fldCharType="begin"/>
        </w:r>
        <w:r w:rsidR="003E251D">
          <w:rPr>
            <w:noProof/>
            <w:webHidden/>
          </w:rPr>
          <w:instrText xml:space="preserve"> PAGEREF _Toc62119350 \h </w:instrText>
        </w:r>
        <w:r w:rsidR="003E251D">
          <w:rPr>
            <w:noProof/>
            <w:webHidden/>
          </w:rPr>
        </w:r>
        <w:r w:rsidR="003E251D">
          <w:rPr>
            <w:noProof/>
            <w:webHidden/>
          </w:rPr>
          <w:fldChar w:fldCharType="separate"/>
        </w:r>
        <w:r w:rsidR="00C715C8">
          <w:rPr>
            <w:noProof/>
            <w:webHidden/>
          </w:rPr>
          <w:t>17</w:t>
        </w:r>
        <w:r w:rsidR="003E251D">
          <w:rPr>
            <w:noProof/>
            <w:webHidden/>
          </w:rPr>
          <w:fldChar w:fldCharType="end"/>
        </w:r>
      </w:hyperlink>
    </w:p>
    <w:p w14:paraId="56A19D11" w14:textId="77777777" w:rsidR="003E251D" w:rsidRDefault="0051012B">
      <w:pPr>
        <w:pStyle w:val="Obsah3"/>
        <w:rPr>
          <w:rFonts w:asciiTheme="minorHAnsi" w:eastAsiaTheme="minorEastAsia" w:hAnsiTheme="minorHAnsi"/>
          <w:i w:val="0"/>
          <w:noProof/>
          <w:sz w:val="22"/>
          <w:szCs w:val="22"/>
          <w:lang w:eastAsia="cs-CZ"/>
        </w:rPr>
      </w:pPr>
      <w:hyperlink w:anchor="_Toc62119351" w:history="1">
        <w:r w:rsidR="003E251D" w:rsidRPr="00BD4D59">
          <w:rPr>
            <w:rStyle w:val="Hypertextovodkaz"/>
            <w:noProof/>
          </w:rPr>
          <w:t>k)</w:t>
        </w:r>
        <w:r w:rsidR="003E251D">
          <w:rPr>
            <w:rFonts w:asciiTheme="minorHAnsi" w:eastAsiaTheme="minorEastAsia" w:hAnsiTheme="minorHAnsi"/>
            <w:i w:val="0"/>
            <w:noProof/>
            <w:sz w:val="22"/>
            <w:szCs w:val="22"/>
            <w:lang w:eastAsia="cs-CZ"/>
          </w:rPr>
          <w:tab/>
        </w:r>
        <w:r w:rsidR="003E251D" w:rsidRPr="00BD4D59">
          <w:rPr>
            <w:rStyle w:val="Hypertextovodkaz"/>
            <w:noProof/>
          </w:rPr>
          <w:t>postupy pro zednické práce řešící základní technologie zdění zevnitř objektu, zejména ochranné zábradlí zvenku, z obvodového lešení, zajišťování otvorů ve svislém zdivu, dopravu materiálu pro zdění, zajištění pod místem práce ve výšce a v jeho okolí</w:t>
        </w:r>
        <w:r w:rsidR="003E251D">
          <w:rPr>
            <w:noProof/>
            <w:webHidden/>
          </w:rPr>
          <w:tab/>
        </w:r>
        <w:r w:rsidR="003E251D">
          <w:rPr>
            <w:noProof/>
            <w:webHidden/>
          </w:rPr>
          <w:fldChar w:fldCharType="begin"/>
        </w:r>
        <w:r w:rsidR="003E251D">
          <w:rPr>
            <w:noProof/>
            <w:webHidden/>
          </w:rPr>
          <w:instrText xml:space="preserve"> PAGEREF _Toc62119351 \h </w:instrText>
        </w:r>
        <w:r w:rsidR="003E251D">
          <w:rPr>
            <w:noProof/>
            <w:webHidden/>
          </w:rPr>
        </w:r>
        <w:r w:rsidR="003E251D">
          <w:rPr>
            <w:noProof/>
            <w:webHidden/>
          </w:rPr>
          <w:fldChar w:fldCharType="separate"/>
        </w:r>
        <w:r w:rsidR="00C715C8">
          <w:rPr>
            <w:noProof/>
            <w:webHidden/>
          </w:rPr>
          <w:t>18</w:t>
        </w:r>
        <w:r w:rsidR="003E251D">
          <w:rPr>
            <w:noProof/>
            <w:webHidden/>
          </w:rPr>
          <w:fldChar w:fldCharType="end"/>
        </w:r>
      </w:hyperlink>
    </w:p>
    <w:p w14:paraId="11138C64" w14:textId="77777777" w:rsidR="003E251D" w:rsidRDefault="0051012B">
      <w:pPr>
        <w:pStyle w:val="Obsah3"/>
        <w:rPr>
          <w:rFonts w:asciiTheme="minorHAnsi" w:eastAsiaTheme="minorEastAsia" w:hAnsiTheme="minorHAnsi"/>
          <w:i w:val="0"/>
          <w:noProof/>
          <w:sz w:val="22"/>
          <w:szCs w:val="22"/>
          <w:lang w:eastAsia="cs-CZ"/>
        </w:rPr>
      </w:pPr>
      <w:hyperlink w:anchor="_Toc62119352" w:history="1">
        <w:r w:rsidR="003E251D" w:rsidRPr="00BD4D59">
          <w:rPr>
            <w:rStyle w:val="Hypertextovodkaz"/>
            <w:noProof/>
          </w:rPr>
          <w:t>l)</w:t>
        </w:r>
        <w:r w:rsidR="003E251D">
          <w:rPr>
            <w:rFonts w:asciiTheme="minorHAnsi" w:eastAsiaTheme="minorEastAsia" w:hAnsiTheme="minorHAnsi"/>
            <w:i w:val="0"/>
            <w:noProof/>
            <w:sz w:val="22"/>
            <w:szCs w:val="22"/>
            <w:lang w:eastAsia="cs-CZ"/>
          </w:rPr>
          <w:tab/>
        </w:r>
        <w:r w:rsidR="003E251D" w:rsidRPr="00BD4D59">
          <w:rPr>
            <w:rStyle w:val="Hypertextovodkaz"/>
            <w:noProof/>
          </w:rPr>
          <w:t>postupy pro montážní práce řešící bezpečnostní opatření při jednotlivých montážních operacích a s tím spojených opatřeních pro zajištění pomocných stavebních konstrukcí, přístupy na místo montáže, způsob zajišťování otvorů vzniklých s postupem montáže, doprava stavebních dílů a jejich upevňování a stabilizace,</w:t>
        </w:r>
        <w:r w:rsidR="003E251D">
          <w:rPr>
            <w:noProof/>
            <w:webHidden/>
          </w:rPr>
          <w:tab/>
        </w:r>
        <w:r w:rsidR="003E251D">
          <w:rPr>
            <w:noProof/>
            <w:webHidden/>
          </w:rPr>
          <w:fldChar w:fldCharType="begin"/>
        </w:r>
        <w:r w:rsidR="003E251D">
          <w:rPr>
            <w:noProof/>
            <w:webHidden/>
          </w:rPr>
          <w:instrText xml:space="preserve"> PAGEREF _Toc62119352 \h </w:instrText>
        </w:r>
        <w:r w:rsidR="003E251D">
          <w:rPr>
            <w:noProof/>
            <w:webHidden/>
          </w:rPr>
        </w:r>
        <w:r w:rsidR="003E251D">
          <w:rPr>
            <w:noProof/>
            <w:webHidden/>
          </w:rPr>
          <w:fldChar w:fldCharType="separate"/>
        </w:r>
        <w:r w:rsidR="00C715C8">
          <w:rPr>
            <w:noProof/>
            <w:webHidden/>
          </w:rPr>
          <w:t>19</w:t>
        </w:r>
        <w:r w:rsidR="003E251D">
          <w:rPr>
            <w:noProof/>
            <w:webHidden/>
          </w:rPr>
          <w:fldChar w:fldCharType="end"/>
        </w:r>
      </w:hyperlink>
    </w:p>
    <w:p w14:paraId="35FD8B6E" w14:textId="77777777" w:rsidR="003E251D" w:rsidRDefault="0051012B">
      <w:pPr>
        <w:pStyle w:val="Obsah3"/>
        <w:rPr>
          <w:rFonts w:asciiTheme="minorHAnsi" w:eastAsiaTheme="minorEastAsia" w:hAnsiTheme="minorHAnsi"/>
          <w:i w:val="0"/>
          <w:noProof/>
          <w:sz w:val="22"/>
          <w:szCs w:val="22"/>
          <w:lang w:eastAsia="cs-CZ"/>
        </w:rPr>
      </w:pPr>
      <w:hyperlink w:anchor="_Toc62119353" w:history="1">
        <w:r w:rsidR="003E251D" w:rsidRPr="00BD4D59">
          <w:rPr>
            <w:rStyle w:val="Hypertextovodkaz"/>
            <w:noProof/>
          </w:rPr>
          <w:t>m)</w:t>
        </w:r>
        <w:r w:rsidR="003E251D">
          <w:rPr>
            <w:rFonts w:asciiTheme="minorHAnsi" w:eastAsiaTheme="minorEastAsia" w:hAnsiTheme="minorHAnsi"/>
            <w:i w:val="0"/>
            <w:noProof/>
            <w:sz w:val="22"/>
            <w:szCs w:val="22"/>
            <w:lang w:eastAsia="cs-CZ"/>
          </w:rPr>
          <w:tab/>
        </w:r>
        <w:r w:rsidR="003E251D" w:rsidRPr="00BD4D59">
          <w:rPr>
            <w:rStyle w:val="Hypertextovodkaz"/>
            <w:noProof/>
          </w:rPr>
          <w:t>postupy pro bourací a rekonstrukční práce řešící základní technologie bourání, zejména ruční, strojní, kombinované, a za využití výbušnin, zajištění pracovišť s bouracími pracemi, podchycení bouraných konstrukcí, odvoz sutin, zajištění všech fyzických osob zdržujících se na staveništi ve</w:t>
        </w:r>
        <w:r w:rsidR="003E251D">
          <w:rPr>
            <w:rStyle w:val="Hypertextovodkaz"/>
            <w:noProof/>
          </w:rPr>
          <w:t> </w:t>
        </w:r>
        <w:r w:rsidR="003E251D" w:rsidRPr="00BD4D59">
          <w:rPr>
            <w:rStyle w:val="Hypertextovodkaz"/>
            <w:noProof/>
          </w:rPr>
          <w:t>výšce, zabezpečení inženýrských sítí, jejich náhradní vedení, zabezpečení okolních objektů a prostor,</w:t>
        </w:r>
        <w:r w:rsidR="003E251D">
          <w:rPr>
            <w:noProof/>
            <w:webHidden/>
          </w:rPr>
          <w:tab/>
        </w:r>
        <w:r w:rsidR="003E251D">
          <w:rPr>
            <w:noProof/>
            <w:webHidden/>
          </w:rPr>
          <w:fldChar w:fldCharType="begin"/>
        </w:r>
        <w:r w:rsidR="003E251D">
          <w:rPr>
            <w:noProof/>
            <w:webHidden/>
          </w:rPr>
          <w:instrText xml:space="preserve"> PAGEREF _Toc62119353 \h </w:instrText>
        </w:r>
        <w:r w:rsidR="003E251D">
          <w:rPr>
            <w:noProof/>
            <w:webHidden/>
          </w:rPr>
        </w:r>
        <w:r w:rsidR="003E251D">
          <w:rPr>
            <w:noProof/>
            <w:webHidden/>
          </w:rPr>
          <w:fldChar w:fldCharType="separate"/>
        </w:r>
        <w:r w:rsidR="00C715C8">
          <w:rPr>
            <w:noProof/>
            <w:webHidden/>
          </w:rPr>
          <w:t>21</w:t>
        </w:r>
        <w:r w:rsidR="003E251D">
          <w:rPr>
            <w:noProof/>
            <w:webHidden/>
          </w:rPr>
          <w:fldChar w:fldCharType="end"/>
        </w:r>
      </w:hyperlink>
    </w:p>
    <w:p w14:paraId="5ADAD027" w14:textId="77777777" w:rsidR="003E251D" w:rsidRDefault="0051012B">
      <w:pPr>
        <w:pStyle w:val="Obsah3"/>
        <w:rPr>
          <w:rFonts w:asciiTheme="minorHAnsi" w:eastAsiaTheme="minorEastAsia" w:hAnsiTheme="minorHAnsi"/>
          <w:i w:val="0"/>
          <w:noProof/>
          <w:sz w:val="22"/>
          <w:szCs w:val="22"/>
          <w:lang w:eastAsia="cs-CZ"/>
        </w:rPr>
      </w:pPr>
      <w:hyperlink w:anchor="_Toc62119354" w:history="1">
        <w:r w:rsidR="003E251D" w:rsidRPr="00BD4D59">
          <w:rPr>
            <w:rStyle w:val="Hypertextovodkaz"/>
            <w:noProof/>
          </w:rPr>
          <w:t>n)</w:t>
        </w:r>
        <w:r w:rsidR="003E251D">
          <w:rPr>
            <w:rFonts w:asciiTheme="minorHAnsi" w:eastAsiaTheme="minorEastAsia" w:hAnsiTheme="minorHAnsi"/>
            <w:i w:val="0"/>
            <w:noProof/>
            <w:sz w:val="22"/>
            <w:szCs w:val="22"/>
            <w:lang w:eastAsia="cs-CZ"/>
          </w:rPr>
          <w:tab/>
        </w:r>
        <w:r w:rsidR="003E251D" w:rsidRPr="00BD4D59">
          <w:rPr>
            <w:rStyle w:val="Hypertextovodkaz"/>
            <w:noProof/>
          </w:rPr>
          <w:t>řešení montáže stropů, včetně pomocných konstrukcí, opatření zajištění bezpečné a zdraví neohrožující práce ve výšce po obvodu a v místě montáže, doprava materiálu, zajištění pod prací ve výšce,</w:t>
        </w:r>
        <w:r w:rsidR="003E251D">
          <w:rPr>
            <w:noProof/>
            <w:webHidden/>
          </w:rPr>
          <w:tab/>
        </w:r>
        <w:r w:rsidR="003E251D">
          <w:rPr>
            <w:noProof/>
            <w:webHidden/>
          </w:rPr>
          <w:fldChar w:fldCharType="begin"/>
        </w:r>
        <w:r w:rsidR="003E251D">
          <w:rPr>
            <w:noProof/>
            <w:webHidden/>
          </w:rPr>
          <w:instrText xml:space="preserve"> PAGEREF _Toc62119354 \h </w:instrText>
        </w:r>
        <w:r w:rsidR="003E251D">
          <w:rPr>
            <w:noProof/>
            <w:webHidden/>
          </w:rPr>
        </w:r>
        <w:r w:rsidR="003E251D">
          <w:rPr>
            <w:noProof/>
            <w:webHidden/>
          </w:rPr>
          <w:fldChar w:fldCharType="separate"/>
        </w:r>
        <w:r w:rsidR="00C715C8">
          <w:rPr>
            <w:noProof/>
            <w:webHidden/>
          </w:rPr>
          <w:t>22</w:t>
        </w:r>
        <w:r w:rsidR="003E251D">
          <w:rPr>
            <w:noProof/>
            <w:webHidden/>
          </w:rPr>
          <w:fldChar w:fldCharType="end"/>
        </w:r>
      </w:hyperlink>
    </w:p>
    <w:p w14:paraId="1770562A" w14:textId="77777777" w:rsidR="003E251D" w:rsidRDefault="0051012B">
      <w:pPr>
        <w:pStyle w:val="Obsah3"/>
        <w:rPr>
          <w:rFonts w:asciiTheme="minorHAnsi" w:eastAsiaTheme="minorEastAsia" w:hAnsiTheme="minorHAnsi"/>
          <w:i w:val="0"/>
          <w:noProof/>
          <w:sz w:val="22"/>
          <w:szCs w:val="22"/>
          <w:lang w:eastAsia="cs-CZ"/>
        </w:rPr>
      </w:pPr>
      <w:hyperlink w:anchor="_Toc62119355" w:history="1">
        <w:r w:rsidR="003E251D" w:rsidRPr="00BD4D59">
          <w:rPr>
            <w:rStyle w:val="Hypertextovodkaz"/>
            <w:noProof/>
          </w:rPr>
          <w:t>o)</w:t>
        </w:r>
        <w:r w:rsidR="003E251D">
          <w:rPr>
            <w:rFonts w:asciiTheme="minorHAnsi" w:eastAsiaTheme="minorEastAsia" w:hAnsiTheme="minorHAnsi"/>
            <w:i w:val="0"/>
            <w:noProof/>
            <w:sz w:val="22"/>
            <w:szCs w:val="22"/>
            <w:lang w:eastAsia="cs-CZ"/>
          </w:rPr>
          <w:tab/>
        </w:r>
        <w:r w:rsidR="003E251D" w:rsidRPr="00BD4D59">
          <w:rPr>
            <w:rStyle w:val="Hypertextovodkaz"/>
            <w:noProof/>
          </w:rPr>
          <w:t xml:space="preserve">postupy pro práci ve výškách řešící způsob zajištění proti pádu na volném okraji, proti sklouznutí, proti propadnutí střešní konstrukcí, dopravu materiálu, konkrétní způsob zajištění prací ve výšce; při navrhování </w:t>
        </w:r>
        <w:r w:rsidR="003E251D" w:rsidRPr="00BD4D59">
          <w:rPr>
            <w:rStyle w:val="Hypertextovodkaz"/>
            <w:noProof/>
          </w:rPr>
          <w:lastRenderedPageBreak/>
          <w:t>osobního zajištění osob určit systém zachycení proti pádu, včetně určení způsobu kotvení pro zajištění osob proti pádu osobními ochrannými pracovními prostředky, pokud nebylo možné přednostně užít prostředků kolektivní ochrany před prostředky osobní ochrany,</w:t>
        </w:r>
        <w:r w:rsidR="003E251D">
          <w:rPr>
            <w:noProof/>
            <w:webHidden/>
          </w:rPr>
          <w:tab/>
        </w:r>
        <w:r w:rsidR="003E251D">
          <w:rPr>
            <w:noProof/>
            <w:webHidden/>
          </w:rPr>
          <w:fldChar w:fldCharType="begin"/>
        </w:r>
        <w:r w:rsidR="003E251D">
          <w:rPr>
            <w:noProof/>
            <w:webHidden/>
          </w:rPr>
          <w:instrText xml:space="preserve"> PAGEREF _Toc62119355 \h </w:instrText>
        </w:r>
        <w:r w:rsidR="003E251D">
          <w:rPr>
            <w:noProof/>
            <w:webHidden/>
          </w:rPr>
        </w:r>
        <w:r w:rsidR="003E251D">
          <w:rPr>
            <w:noProof/>
            <w:webHidden/>
          </w:rPr>
          <w:fldChar w:fldCharType="separate"/>
        </w:r>
        <w:r w:rsidR="00C715C8">
          <w:rPr>
            <w:noProof/>
            <w:webHidden/>
          </w:rPr>
          <w:t>22</w:t>
        </w:r>
        <w:r w:rsidR="003E251D">
          <w:rPr>
            <w:noProof/>
            <w:webHidden/>
          </w:rPr>
          <w:fldChar w:fldCharType="end"/>
        </w:r>
      </w:hyperlink>
    </w:p>
    <w:p w14:paraId="4BA6559C" w14:textId="77777777" w:rsidR="003E251D" w:rsidRDefault="0051012B">
      <w:pPr>
        <w:pStyle w:val="Obsah3"/>
        <w:rPr>
          <w:rFonts w:asciiTheme="minorHAnsi" w:eastAsiaTheme="minorEastAsia" w:hAnsiTheme="minorHAnsi"/>
          <w:i w:val="0"/>
          <w:noProof/>
          <w:sz w:val="22"/>
          <w:szCs w:val="22"/>
          <w:lang w:eastAsia="cs-CZ"/>
        </w:rPr>
      </w:pPr>
      <w:hyperlink w:anchor="_Toc62119356" w:history="1">
        <w:r w:rsidR="003E251D" w:rsidRPr="00BD4D59">
          <w:rPr>
            <w:rStyle w:val="Hypertextovodkaz"/>
            <w:noProof/>
          </w:rPr>
          <w:t>p)</w:t>
        </w:r>
        <w:r w:rsidR="003E251D">
          <w:rPr>
            <w:rFonts w:asciiTheme="minorHAnsi" w:eastAsiaTheme="minorEastAsia" w:hAnsiTheme="minorHAnsi"/>
            <w:i w:val="0"/>
            <w:noProof/>
            <w:sz w:val="22"/>
            <w:szCs w:val="22"/>
            <w:lang w:eastAsia="cs-CZ"/>
          </w:rPr>
          <w:tab/>
        </w:r>
        <w:r w:rsidR="003E251D" w:rsidRPr="00BD4D59">
          <w:rPr>
            <w:rStyle w:val="Hypertextovodkaz"/>
            <w:noProof/>
          </w:rPr>
          <w:t>zajištění dalších požadavků na bezpečnost práce, zejména dopravu materiálu, jeho skladování na pracovišti, zajištění pracoviště z hlediska požadavků při práci ve výšce, opatření vztahující se k pomocným stavebním konstrukcím použitým pro jednotlivé práce, použití strojů,</w:t>
        </w:r>
        <w:r w:rsidR="003E251D">
          <w:rPr>
            <w:noProof/>
            <w:webHidden/>
          </w:rPr>
          <w:tab/>
        </w:r>
        <w:r w:rsidR="003E251D">
          <w:rPr>
            <w:noProof/>
            <w:webHidden/>
          </w:rPr>
          <w:fldChar w:fldCharType="begin"/>
        </w:r>
        <w:r w:rsidR="003E251D">
          <w:rPr>
            <w:noProof/>
            <w:webHidden/>
          </w:rPr>
          <w:instrText xml:space="preserve"> PAGEREF _Toc62119356 \h </w:instrText>
        </w:r>
        <w:r w:rsidR="003E251D">
          <w:rPr>
            <w:noProof/>
            <w:webHidden/>
          </w:rPr>
        </w:r>
        <w:r w:rsidR="003E251D">
          <w:rPr>
            <w:noProof/>
            <w:webHidden/>
          </w:rPr>
          <w:fldChar w:fldCharType="separate"/>
        </w:r>
        <w:r w:rsidR="00C715C8">
          <w:rPr>
            <w:noProof/>
            <w:webHidden/>
          </w:rPr>
          <w:t>24</w:t>
        </w:r>
        <w:r w:rsidR="003E251D">
          <w:rPr>
            <w:noProof/>
            <w:webHidden/>
          </w:rPr>
          <w:fldChar w:fldCharType="end"/>
        </w:r>
      </w:hyperlink>
    </w:p>
    <w:p w14:paraId="472F1F08" w14:textId="77777777" w:rsidR="003E251D" w:rsidRDefault="0051012B">
      <w:pPr>
        <w:pStyle w:val="Obsah3"/>
        <w:rPr>
          <w:rFonts w:asciiTheme="minorHAnsi" w:eastAsiaTheme="minorEastAsia" w:hAnsiTheme="minorHAnsi"/>
          <w:i w:val="0"/>
          <w:noProof/>
          <w:sz w:val="22"/>
          <w:szCs w:val="22"/>
          <w:lang w:eastAsia="cs-CZ"/>
        </w:rPr>
      </w:pPr>
      <w:hyperlink w:anchor="_Toc62119357" w:history="1">
        <w:r w:rsidR="003E251D" w:rsidRPr="00BD4D59">
          <w:rPr>
            <w:rStyle w:val="Hypertextovodkaz"/>
            <w:noProof/>
          </w:rPr>
          <w:t>q)</w:t>
        </w:r>
        <w:r w:rsidR="003E251D">
          <w:rPr>
            <w:rFonts w:asciiTheme="minorHAnsi" w:eastAsiaTheme="minorEastAsia" w:hAnsiTheme="minorHAnsi"/>
            <w:i w:val="0"/>
            <w:noProof/>
            <w:sz w:val="22"/>
            <w:szCs w:val="22"/>
            <w:lang w:eastAsia="cs-CZ"/>
          </w:rPr>
          <w:tab/>
        </w:r>
        <w:r w:rsidR="003E251D" w:rsidRPr="00BD4D59">
          <w:rPr>
            <w:rStyle w:val="Hypertextovodkaz"/>
            <w:noProof/>
          </w:rPr>
          <w:t>postupy řešící jednotlivé práce a činnosti a stanovící opatření pro prolínání a souběh jednotlivých prací, zejména využití více jeřábů na jednom staveništi a práce za současného provozu veřejných dopravních prostředků,</w:t>
        </w:r>
        <w:r w:rsidR="003E251D">
          <w:rPr>
            <w:noProof/>
            <w:webHidden/>
          </w:rPr>
          <w:tab/>
        </w:r>
        <w:r w:rsidR="003E251D">
          <w:rPr>
            <w:noProof/>
            <w:webHidden/>
          </w:rPr>
          <w:fldChar w:fldCharType="begin"/>
        </w:r>
        <w:r w:rsidR="003E251D">
          <w:rPr>
            <w:noProof/>
            <w:webHidden/>
          </w:rPr>
          <w:instrText xml:space="preserve"> PAGEREF _Toc62119357 \h </w:instrText>
        </w:r>
        <w:r w:rsidR="003E251D">
          <w:rPr>
            <w:noProof/>
            <w:webHidden/>
          </w:rPr>
        </w:r>
        <w:r w:rsidR="003E251D">
          <w:rPr>
            <w:noProof/>
            <w:webHidden/>
          </w:rPr>
          <w:fldChar w:fldCharType="separate"/>
        </w:r>
        <w:r w:rsidR="00C715C8">
          <w:rPr>
            <w:noProof/>
            <w:webHidden/>
          </w:rPr>
          <w:t>28</w:t>
        </w:r>
        <w:r w:rsidR="003E251D">
          <w:rPr>
            <w:noProof/>
            <w:webHidden/>
          </w:rPr>
          <w:fldChar w:fldCharType="end"/>
        </w:r>
      </w:hyperlink>
    </w:p>
    <w:p w14:paraId="75C65C2E" w14:textId="77777777" w:rsidR="003E251D" w:rsidRDefault="0051012B">
      <w:pPr>
        <w:pStyle w:val="Obsah3"/>
        <w:rPr>
          <w:rFonts w:asciiTheme="minorHAnsi" w:eastAsiaTheme="minorEastAsia" w:hAnsiTheme="minorHAnsi"/>
          <w:i w:val="0"/>
          <w:noProof/>
          <w:sz w:val="22"/>
          <w:szCs w:val="22"/>
          <w:lang w:eastAsia="cs-CZ"/>
        </w:rPr>
      </w:pPr>
      <w:hyperlink w:anchor="_Toc62119358" w:history="1">
        <w:r w:rsidR="003E251D" w:rsidRPr="00BD4D59">
          <w:rPr>
            <w:rStyle w:val="Hypertextovodkaz"/>
            <w:noProof/>
          </w:rPr>
          <w:t>r)</w:t>
        </w:r>
        <w:r w:rsidR="003E251D">
          <w:rPr>
            <w:rFonts w:asciiTheme="minorHAnsi" w:eastAsiaTheme="minorEastAsia" w:hAnsiTheme="minorHAnsi"/>
            <w:i w:val="0"/>
            <w:noProof/>
            <w:sz w:val="22"/>
            <w:szCs w:val="22"/>
            <w:lang w:eastAsia="cs-CZ"/>
          </w:rPr>
          <w:tab/>
        </w:r>
        <w:r w:rsidR="003E251D" w:rsidRPr="00BD4D59">
          <w:rPr>
            <w:rStyle w:val="Hypertextovodkaz"/>
            <w:noProof/>
          </w:rPr>
          <w:t>zajištění organizace a časové posloupnosti nebo souslednosti prací vykonávaných při realizaci stavby s prováděním tunelářských a podzemní prací, pro které jsou požadavky na bezpečnostní opatření stanoveny zvláštním právním předpisem,</w:t>
        </w:r>
        <w:r w:rsidR="003E251D">
          <w:rPr>
            <w:noProof/>
            <w:webHidden/>
          </w:rPr>
          <w:tab/>
        </w:r>
        <w:r w:rsidR="003E251D">
          <w:rPr>
            <w:noProof/>
            <w:webHidden/>
          </w:rPr>
          <w:fldChar w:fldCharType="begin"/>
        </w:r>
        <w:r w:rsidR="003E251D">
          <w:rPr>
            <w:noProof/>
            <w:webHidden/>
          </w:rPr>
          <w:instrText xml:space="preserve"> PAGEREF _Toc62119358 \h </w:instrText>
        </w:r>
        <w:r w:rsidR="003E251D">
          <w:rPr>
            <w:noProof/>
            <w:webHidden/>
          </w:rPr>
        </w:r>
        <w:r w:rsidR="003E251D">
          <w:rPr>
            <w:noProof/>
            <w:webHidden/>
          </w:rPr>
          <w:fldChar w:fldCharType="separate"/>
        </w:r>
        <w:r w:rsidR="00C715C8">
          <w:rPr>
            <w:noProof/>
            <w:webHidden/>
          </w:rPr>
          <w:t>28</w:t>
        </w:r>
        <w:r w:rsidR="003E251D">
          <w:rPr>
            <w:noProof/>
            <w:webHidden/>
          </w:rPr>
          <w:fldChar w:fldCharType="end"/>
        </w:r>
      </w:hyperlink>
    </w:p>
    <w:p w14:paraId="55CB4E97" w14:textId="77777777" w:rsidR="003E251D" w:rsidRDefault="0051012B">
      <w:pPr>
        <w:pStyle w:val="Obsah3"/>
        <w:rPr>
          <w:rFonts w:asciiTheme="minorHAnsi" w:eastAsiaTheme="minorEastAsia" w:hAnsiTheme="minorHAnsi"/>
          <w:i w:val="0"/>
          <w:noProof/>
          <w:sz w:val="22"/>
          <w:szCs w:val="22"/>
          <w:lang w:eastAsia="cs-CZ"/>
        </w:rPr>
      </w:pPr>
      <w:hyperlink w:anchor="_Toc62119359" w:history="1">
        <w:r w:rsidR="003E251D" w:rsidRPr="00BD4D59">
          <w:rPr>
            <w:rStyle w:val="Hypertextovodkaz"/>
            <w:noProof/>
          </w:rPr>
          <w:t>s)</w:t>
        </w:r>
        <w:r w:rsidR="003E251D">
          <w:rPr>
            <w:rFonts w:asciiTheme="minorHAnsi" w:eastAsiaTheme="minorEastAsia" w:hAnsiTheme="minorHAnsi"/>
            <w:i w:val="0"/>
            <w:noProof/>
            <w:sz w:val="22"/>
            <w:szCs w:val="22"/>
            <w:lang w:eastAsia="cs-CZ"/>
          </w:rPr>
          <w:tab/>
        </w:r>
        <w:r w:rsidR="003E251D" w:rsidRPr="00BD4D59">
          <w:rPr>
            <w:rStyle w:val="Hypertextovodkaz"/>
            <w:noProof/>
          </w:rPr>
          <w:t>zajištění bezpečnostních opatření ve spojení s prací ve výšce a nad volnou hloubkou, při provádění dokončovacích prací a prací pomocné stavební výroby, zejména při montáži antén a hromosvodů, osazování oken, montáži zábradlí, vodorovné izolace balkónů, teras a střech, při montáži výtahů, vzduchotechniky, klimatizací, při provádění nátěrů konstrukcí a fasád a při dokončovacích pracích kolem objektu, např. chodníky, osvětlení, a při provádění udržovacích prací,</w:t>
        </w:r>
        <w:r w:rsidR="003E251D">
          <w:rPr>
            <w:noProof/>
            <w:webHidden/>
          </w:rPr>
          <w:tab/>
        </w:r>
        <w:r w:rsidR="003E251D">
          <w:rPr>
            <w:noProof/>
            <w:webHidden/>
          </w:rPr>
          <w:fldChar w:fldCharType="begin"/>
        </w:r>
        <w:r w:rsidR="003E251D">
          <w:rPr>
            <w:noProof/>
            <w:webHidden/>
          </w:rPr>
          <w:instrText xml:space="preserve"> PAGEREF _Toc62119359 \h </w:instrText>
        </w:r>
        <w:r w:rsidR="003E251D">
          <w:rPr>
            <w:noProof/>
            <w:webHidden/>
          </w:rPr>
        </w:r>
        <w:r w:rsidR="003E251D">
          <w:rPr>
            <w:noProof/>
            <w:webHidden/>
          </w:rPr>
          <w:fldChar w:fldCharType="separate"/>
        </w:r>
        <w:r w:rsidR="00C715C8">
          <w:rPr>
            <w:noProof/>
            <w:webHidden/>
          </w:rPr>
          <w:t>29</w:t>
        </w:r>
        <w:r w:rsidR="003E251D">
          <w:rPr>
            <w:noProof/>
            <w:webHidden/>
          </w:rPr>
          <w:fldChar w:fldCharType="end"/>
        </w:r>
      </w:hyperlink>
    </w:p>
    <w:p w14:paraId="7392D6B0" w14:textId="77777777" w:rsidR="003E251D" w:rsidRDefault="0051012B">
      <w:pPr>
        <w:pStyle w:val="Obsah3"/>
        <w:rPr>
          <w:rFonts w:asciiTheme="minorHAnsi" w:eastAsiaTheme="minorEastAsia" w:hAnsiTheme="minorHAnsi"/>
          <w:i w:val="0"/>
          <w:noProof/>
          <w:sz w:val="22"/>
          <w:szCs w:val="22"/>
          <w:lang w:eastAsia="cs-CZ"/>
        </w:rPr>
      </w:pPr>
      <w:hyperlink w:anchor="_Toc62119360" w:history="1">
        <w:r w:rsidR="003E251D" w:rsidRPr="00BD4D59">
          <w:rPr>
            <w:rStyle w:val="Hypertextovodkaz"/>
            <w:noProof/>
          </w:rPr>
          <w:t>t)</w:t>
        </w:r>
        <w:r w:rsidR="003E251D">
          <w:rPr>
            <w:rFonts w:asciiTheme="minorHAnsi" w:eastAsiaTheme="minorEastAsia" w:hAnsiTheme="minorHAnsi"/>
            <w:i w:val="0"/>
            <w:noProof/>
            <w:sz w:val="22"/>
            <w:szCs w:val="22"/>
            <w:lang w:eastAsia="cs-CZ"/>
          </w:rPr>
          <w:tab/>
        </w:r>
        <w:r w:rsidR="003E251D" w:rsidRPr="00BD4D59">
          <w:rPr>
            <w:rStyle w:val="Hypertextovodkaz"/>
            <w:noProof/>
          </w:rPr>
          <w:t>postupy pro specifická opatření vyplývající z podmínek provádění stavebních a dalších prací a činností v objektech za jejich provozu, včetně časového harmonogramu těchto prací a činností,</w:t>
        </w:r>
        <w:r w:rsidR="003E251D">
          <w:rPr>
            <w:noProof/>
            <w:webHidden/>
          </w:rPr>
          <w:tab/>
        </w:r>
        <w:r w:rsidR="003E251D">
          <w:rPr>
            <w:noProof/>
            <w:webHidden/>
          </w:rPr>
          <w:fldChar w:fldCharType="begin"/>
        </w:r>
        <w:r w:rsidR="003E251D">
          <w:rPr>
            <w:noProof/>
            <w:webHidden/>
          </w:rPr>
          <w:instrText xml:space="preserve"> PAGEREF _Toc62119360 \h </w:instrText>
        </w:r>
        <w:r w:rsidR="003E251D">
          <w:rPr>
            <w:noProof/>
            <w:webHidden/>
          </w:rPr>
        </w:r>
        <w:r w:rsidR="003E251D">
          <w:rPr>
            <w:noProof/>
            <w:webHidden/>
          </w:rPr>
          <w:fldChar w:fldCharType="separate"/>
        </w:r>
        <w:r w:rsidR="00C715C8">
          <w:rPr>
            <w:noProof/>
            <w:webHidden/>
          </w:rPr>
          <w:t>29</w:t>
        </w:r>
        <w:r w:rsidR="003E251D">
          <w:rPr>
            <w:noProof/>
            <w:webHidden/>
          </w:rPr>
          <w:fldChar w:fldCharType="end"/>
        </w:r>
      </w:hyperlink>
    </w:p>
    <w:p w14:paraId="634303FD" w14:textId="77777777" w:rsidR="003E251D" w:rsidRDefault="0051012B">
      <w:pPr>
        <w:pStyle w:val="Obsah3"/>
        <w:rPr>
          <w:rFonts w:asciiTheme="minorHAnsi" w:eastAsiaTheme="minorEastAsia" w:hAnsiTheme="minorHAnsi"/>
          <w:i w:val="0"/>
          <w:noProof/>
          <w:sz w:val="22"/>
          <w:szCs w:val="22"/>
          <w:lang w:eastAsia="cs-CZ"/>
        </w:rPr>
      </w:pPr>
      <w:hyperlink w:anchor="_Toc62119361" w:history="1">
        <w:r w:rsidR="003E251D" w:rsidRPr="00BD4D59">
          <w:rPr>
            <w:rStyle w:val="Hypertextovodkaz"/>
            <w:noProof/>
          </w:rPr>
          <w:t>u)</w:t>
        </w:r>
        <w:r w:rsidR="003E251D">
          <w:rPr>
            <w:rFonts w:asciiTheme="minorHAnsi" w:eastAsiaTheme="minorEastAsia" w:hAnsiTheme="minorHAnsi"/>
            <w:i w:val="0"/>
            <w:noProof/>
            <w:sz w:val="22"/>
            <w:szCs w:val="22"/>
            <w:lang w:eastAsia="cs-CZ"/>
          </w:rPr>
          <w:tab/>
        </w:r>
        <w:r w:rsidR="003E251D" w:rsidRPr="00BD4D59">
          <w:rPr>
            <w:rStyle w:val="Hypertextovodkaz"/>
            <w:noProof/>
          </w:rPr>
          <w:t>postupy pro opatření vyplývající ze specifických požadavků na stavbu, například z konzultací s orgány inspekce práce, stavebními úřady, orgány ochrany veřejného zdraví a dalšími orgány podle zvláštních právních předpisů,</w:t>
        </w:r>
        <w:r w:rsidR="003E251D">
          <w:rPr>
            <w:noProof/>
            <w:webHidden/>
          </w:rPr>
          <w:tab/>
        </w:r>
        <w:r w:rsidR="003E251D">
          <w:rPr>
            <w:noProof/>
            <w:webHidden/>
          </w:rPr>
          <w:fldChar w:fldCharType="begin"/>
        </w:r>
        <w:r w:rsidR="003E251D">
          <w:rPr>
            <w:noProof/>
            <w:webHidden/>
          </w:rPr>
          <w:instrText xml:space="preserve"> PAGEREF _Toc62119361 \h </w:instrText>
        </w:r>
        <w:r w:rsidR="003E251D">
          <w:rPr>
            <w:noProof/>
            <w:webHidden/>
          </w:rPr>
        </w:r>
        <w:r w:rsidR="003E251D">
          <w:rPr>
            <w:noProof/>
            <w:webHidden/>
          </w:rPr>
          <w:fldChar w:fldCharType="separate"/>
        </w:r>
        <w:r w:rsidR="00C715C8">
          <w:rPr>
            <w:noProof/>
            <w:webHidden/>
          </w:rPr>
          <w:t>29</w:t>
        </w:r>
        <w:r w:rsidR="003E251D">
          <w:rPr>
            <w:noProof/>
            <w:webHidden/>
          </w:rPr>
          <w:fldChar w:fldCharType="end"/>
        </w:r>
      </w:hyperlink>
    </w:p>
    <w:p w14:paraId="1CFCEA09" w14:textId="77777777" w:rsidR="003E251D" w:rsidRDefault="0051012B">
      <w:pPr>
        <w:pStyle w:val="Obsah3"/>
        <w:rPr>
          <w:rFonts w:asciiTheme="minorHAnsi" w:eastAsiaTheme="minorEastAsia" w:hAnsiTheme="minorHAnsi"/>
          <w:i w:val="0"/>
          <w:noProof/>
          <w:sz w:val="22"/>
          <w:szCs w:val="22"/>
          <w:lang w:eastAsia="cs-CZ"/>
        </w:rPr>
      </w:pPr>
      <w:hyperlink w:anchor="_Toc62119362" w:history="1">
        <w:r w:rsidR="003E251D" w:rsidRPr="00BD4D59">
          <w:rPr>
            <w:rStyle w:val="Hypertextovodkaz"/>
            <w:noProof/>
          </w:rPr>
          <w:t>v)</w:t>
        </w:r>
        <w:r w:rsidR="003E251D">
          <w:rPr>
            <w:rFonts w:asciiTheme="minorHAnsi" w:eastAsiaTheme="minorEastAsia" w:hAnsiTheme="minorHAnsi"/>
            <w:i w:val="0"/>
            <w:noProof/>
            <w:sz w:val="22"/>
            <w:szCs w:val="22"/>
            <w:lang w:eastAsia="cs-CZ"/>
          </w:rPr>
          <w:tab/>
        </w:r>
        <w:r w:rsidR="003E251D" w:rsidRPr="00BD4D59">
          <w:rPr>
            <w:rStyle w:val="Hypertextovodkaz"/>
            <w:noProof/>
          </w:rPr>
          <w:t>postupy pro opatření vyplývající ze specifických požadavků na práce a</w:t>
        </w:r>
        <w:r w:rsidR="003E251D">
          <w:rPr>
            <w:rStyle w:val="Hypertextovodkaz"/>
            <w:noProof/>
          </w:rPr>
          <w:t> </w:t>
        </w:r>
        <w:r w:rsidR="003E251D" w:rsidRPr="00BD4D59">
          <w:rPr>
            <w:rStyle w:val="Hypertextovodkaz"/>
            <w:noProof/>
          </w:rPr>
          <w:t>činnosti spojené zejména s používáním toxických chemických látek, chemických látek klasifikovaných jako toxické kategorie 3 nebo toxické pro specifické cílové orgány po jednorázové nebo opakované expozici kategorie 1 podle přímo použitelného předpisu Evropské unie upravujícího klasifikaci, označování a balení látek a směsí, ionizujícího záření a výbušnin a</w:t>
        </w:r>
        <w:r w:rsidR="003E251D">
          <w:rPr>
            <w:rStyle w:val="Hypertextovodkaz"/>
            <w:noProof/>
          </w:rPr>
          <w:t> </w:t>
        </w:r>
        <w:r w:rsidR="003E251D" w:rsidRPr="00BD4D59">
          <w:rPr>
            <w:rStyle w:val="Hypertextovodkaz"/>
            <w:noProof/>
          </w:rPr>
          <w:t>s</w:t>
        </w:r>
        <w:r w:rsidR="003E251D">
          <w:rPr>
            <w:rStyle w:val="Hypertextovodkaz"/>
            <w:noProof/>
          </w:rPr>
          <w:t> </w:t>
        </w:r>
        <w:r w:rsidR="003E251D" w:rsidRPr="00BD4D59">
          <w:rPr>
            <w:rStyle w:val="Hypertextovodkaz"/>
            <w:noProof/>
          </w:rPr>
          <w:t>výskytem azbestu.</w:t>
        </w:r>
        <w:r w:rsidR="003E251D">
          <w:rPr>
            <w:noProof/>
            <w:webHidden/>
          </w:rPr>
          <w:tab/>
        </w:r>
        <w:r w:rsidR="003E251D">
          <w:rPr>
            <w:noProof/>
            <w:webHidden/>
          </w:rPr>
          <w:fldChar w:fldCharType="begin"/>
        </w:r>
        <w:r w:rsidR="003E251D">
          <w:rPr>
            <w:noProof/>
            <w:webHidden/>
          </w:rPr>
          <w:instrText xml:space="preserve"> PAGEREF _Toc62119362 \h </w:instrText>
        </w:r>
        <w:r w:rsidR="003E251D">
          <w:rPr>
            <w:noProof/>
            <w:webHidden/>
          </w:rPr>
        </w:r>
        <w:r w:rsidR="003E251D">
          <w:rPr>
            <w:noProof/>
            <w:webHidden/>
          </w:rPr>
          <w:fldChar w:fldCharType="separate"/>
        </w:r>
        <w:r w:rsidR="00C715C8">
          <w:rPr>
            <w:noProof/>
            <w:webHidden/>
          </w:rPr>
          <w:t>30</w:t>
        </w:r>
        <w:r w:rsidR="003E251D">
          <w:rPr>
            <w:noProof/>
            <w:webHidden/>
          </w:rPr>
          <w:fldChar w:fldCharType="end"/>
        </w:r>
      </w:hyperlink>
    </w:p>
    <w:p w14:paraId="2DAB2F0A" w14:textId="77777777" w:rsidR="003E251D" w:rsidRDefault="0051012B">
      <w:pPr>
        <w:pStyle w:val="Obsah1"/>
        <w:rPr>
          <w:rFonts w:asciiTheme="minorHAnsi" w:eastAsiaTheme="minorEastAsia" w:hAnsiTheme="minorHAnsi"/>
          <w:caps w:val="0"/>
          <w:noProof/>
          <w:sz w:val="22"/>
          <w:szCs w:val="22"/>
          <w:lang w:eastAsia="cs-CZ"/>
        </w:rPr>
      </w:pPr>
      <w:hyperlink w:anchor="_Toc62119363" w:history="1">
        <w:r w:rsidR="003E251D" w:rsidRPr="00BD4D59">
          <w:rPr>
            <w:rStyle w:val="Hypertextovodkaz"/>
            <w:noProof/>
          </w:rPr>
          <w:t>Závěr</w:t>
        </w:r>
        <w:r w:rsidR="003E251D">
          <w:rPr>
            <w:noProof/>
            <w:webHidden/>
          </w:rPr>
          <w:tab/>
        </w:r>
        <w:r w:rsidR="003E251D">
          <w:rPr>
            <w:noProof/>
            <w:webHidden/>
          </w:rPr>
          <w:fldChar w:fldCharType="begin"/>
        </w:r>
        <w:r w:rsidR="003E251D">
          <w:rPr>
            <w:noProof/>
            <w:webHidden/>
          </w:rPr>
          <w:instrText xml:space="preserve"> PAGEREF _Toc62119363 \h </w:instrText>
        </w:r>
        <w:r w:rsidR="003E251D">
          <w:rPr>
            <w:noProof/>
            <w:webHidden/>
          </w:rPr>
        </w:r>
        <w:r w:rsidR="003E251D">
          <w:rPr>
            <w:noProof/>
            <w:webHidden/>
          </w:rPr>
          <w:fldChar w:fldCharType="separate"/>
        </w:r>
        <w:r w:rsidR="00C715C8">
          <w:rPr>
            <w:noProof/>
            <w:webHidden/>
          </w:rPr>
          <w:t>30</w:t>
        </w:r>
        <w:r w:rsidR="003E251D">
          <w:rPr>
            <w:noProof/>
            <w:webHidden/>
          </w:rPr>
          <w:fldChar w:fldCharType="end"/>
        </w:r>
      </w:hyperlink>
    </w:p>
    <w:p w14:paraId="1B386F52" w14:textId="77777777" w:rsidR="003E251D" w:rsidRDefault="0051012B">
      <w:pPr>
        <w:pStyle w:val="Obsah1"/>
        <w:rPr>
          <w:rFonts w:asciiTheme="minorHAnsi" w:eastAsiaTheme="minorEastAsia" w:hAnsiTheme="minorHAnsi"/>
          <w:caps w:val="0"/>
          <w:noProof/>
          <w:sz w:val="22"/>
          <w:szCs w:val="22"/>
          <w:lang w:eastAsia="cs-CZ"/>
        </w:rPr>
      </w:pPr>
      <w:hyperlink w:anchor="_Toc62119364" w:history="1">
        <w:r w:rsidR="003E251D" w:rsidRPr="00BD4D59">
          <w:rPr>
            <w:rStyle w:val="Hypertextovodkaz"/>
            <w:noProof/>
          </w:rPr>
          <w:t>Seznam příloh</w:t>
        </w:r>
        <w:r w:rsidR="003E251D">
          <w:rPr>
            <w:noProof/>
            <w:webHidden/>
          </w:rPr>
          <w:tab/>
        </w:r>
        <w:r w:rsidR="003E251D">
          <w:rPr>
            <w:noProof/>
            <w:webHidden/>
          </w:rPr>
          <w:fldChar w:fldCharType="begin"/>
        </w:r>
        <w:r w:rsidR="003E251D">
          <w:rPr>
            <w:noProof/>
            <w:webHidden/>
          </w:rPr>
          <w:instrText xml:space="preserve"> PAGEREF _Toc62119364 \h </w:instrText>
        </w:r>
        <w:r w:rsidR="003E251D">
          <w:rPr>
            <w:noProof/>
            <w:webHidden/>
          </w:rPr>
        </w:r>
        <w:r w:rsidR="003E251D">
          <w:rPr>
            <w:noProof/>
            <w:webHidden/>
          </w:rPr>
          <w:fldChar w:fldCharType="separate"/>
        </w:r>
        <w:r w:rsidR="00C715C8">
          <w:rPr>
            <w:noProof/>
            <w:webHidden/>
          </w:rPr>
          <w:t>33</w:t>
        </w:r>
        <w:r w:rsidR="003E251D">
          <w:rPr>
            <w:noProof/>
            <w:webHidden/>
          </w:rPr>
          <w:fldChar w:fldCharType="end"/>
        </w:r>
      </w:hyperlink>
    </w:p>
    <w:p w14:paraId="5F136AB7" w14:textId="77777777" w:rsidR="0033747D" w:rsidRDefault="001C6001" w:rsidP="00536F25">
      <w:pPr>
        <w:pStyle w:val="Abstrakt"/>
        <w:spacing w:line="276" w:lineRule="auto"/>
        <w:sectPr w:rsidR="0033747D" w:rsidSect="00475A70">
          <w:footerReference w:type="default" r:id="rId8"/>
          <w:type w:val="oddPage"/>
          <w:pgSz w:w="11907" w:h="16839" w:code="9"/>
          <w:pgMar w:top="1418" w:right="1134" w:bottom="1418" w:left="1134" w:header="709" w:footer="709" w:gutter="567"/>
          <w:cols w:space="708"/>
          <w:docGrid w:linePitch="360"/>
        </w:sectPr>
      </w:pPr>
      <w:r>
        <w:fldChar w:fldCharType="end"/>
      </w:r>
    </w:p>
    <w:p w14:paraId="06F1C4BA" w14:textId="77777777" w:rsidR="00600A3D" w:rsidRDefault="0098638F" w:rsidP="00536F25">
      <w:pPr>
        <w:pStyle w:val="Nadpis1"/>
        <w:numPr>
          <w:ilvl w:val="0"/>
          <w:numId w:val="0"/>
        </w:numPr>
        <w:spacing w:line="276" w:lineRule="auto"/>
        <w:ind w:left="360" w:hanging="360"/>
      </w:pPr>
      <w:bookmarkStart w:id="1" w:name="_Toc62119318"/>
      <w:r>
        <w:lastRenderedPageBreak/>
        <w:t>ÚVOD</w:t>
      </w:r>
      <w:bookmarkEnd w:id="1"/>
    </w:p>
    <w:p w14:paraId="0414C9AC" w14:textId="77777777" w:rsidR="006A3A02" w:rsidRDefault="00747E57" w:rsidP="00536F25">
      <w:pPr>
        <w:spacing w:line="276" w:lineRule="auto"/>
      </w:pPr>
      <w:r w:rsidRPr="00747E57">
        <w:t xml:space="preserve">Cílem </w:t>
      </w:r>
      <w:r w:rsidR="0024779D">
        <w:t>P</w:t>
      </w:r>
      <w:r w:rsidRPr="00747E57">
        <w:t>lánu bezpečnosti a ochrany zdraví při práci na staveništi je zkoordinovat a</w:t>
      </w:r>
      <w:r w:rsidR="00E0504C">
        <w:t> </w:t>
      </w:r>
      <w:r w:rsidRPr="00747E57">
        <w:t>zajistit bezpečné pracovní prostředí pro všechny, kteří na staveništi pracují nebo se v</w:t>
      </w:r>
      <w:r w:rsidR="00E0504C">
        <w:t> </w:t>
      </w:r>
      <w:r w:rsidRPr="00747E57">
        <w:t>bezprostřední blíz</w:t>
      </w:r>
      <w:r w:rsidR="009B4762">
        <w:t xml:space="preserve">kosti stavebních prací pohybují, dále </w:t>
      </w:r>
      <w:r w:rsidR="009B4762" w:rsidRPr="009B4762">
        <w:t>upozornit na nejzávažnější rizika co do stupně jejich možného výskytu, poškození nebo ohrožení zdraví a života</w:t>
      </w:r>
      <w:r w:rsidR="009B4762">
        <w:t>,</w:t>
      </w:r>
      <w:r w:rsidR="009B4762" w:rsidRPr="009B4762">
        <w:t xml:space="preserve"> preventivně s</w:t>
      </w:r>
      <w:r w:rsidR="009B4762">
        <w:t> </w:t>
      </w:r>
      <w:r w:rsidR="009B4762" w:rsidRPr="009B4762">
        <w:t>nimi seznámit všechny účastníky stavby. Je pomůckou pro stanovení základních podmínek k</w:t>
      </w:r>
      <w:r w:rsidR="0024779D">
        <w:t> </w:t>
      </w:r>
      <w:r w:rsidR="009B4762" w:rsidRPr="009B4762">
        <w:t>zajištění pracovní bezpečnosti a ochrany zdraví při práci, požární ochrany a životního prostředí a minimalizaci mimořádných událostí (pracovní úrazy, časové a finanční ztráty, havárie atd.)</w:t>
      </w:r>
      <w:r w:rsidRPr="00747E57">
        <w:t xml:space="preserve"> Plán funguje jako koordinační a řídící nástroj k zajištění bezpečné a zdraví neohrožující práce. </w:t>
      </w:r>
    </w:p>
    <w:p w14:paraId="2C898482" w14:textId="77777777" w:rsidR="0024779D" w:rsidRDefault="0024779D" w:rsidP="00536F25">
      <w:pPr>
        <w:spacing w:line="276" w:lineRule="auto"/>
      </w:pPr>
      <w:r w:rsidRPr="0024779D">
        <w:t>Plán musí být přizpůsoben skutečnému stavu a podstatným změnám během realizace stavby, jak je dáno zákonem č. 309/2006 Sb. ve znění pozdějších předpisů. V rámci aktualizací Plánu BOZP musí být zajištěny základní požadavky na evidenci změn. S</w:t>
      </w:r>
      <w:r>
        <w:t> </w:t>
      </w:r>
      <w:r w:rsidRPr="0024779D">
        <w:t>jednotlivými změnami budou dotčení zhotovitelé a jiné osoby prokazatelně seznamováni bez zbytečného prodlení v rámci KD BOZP k plnění Plánu BOZP, popřípadě formou odeslaného zápisu koordinátora BOZP na staveništi.</w:t>
      </w:r>
    </w:p>
    <w:p w14:paraId="32AD2B78" w14:textId="77777777" w:rsidR="0054210A" w:rsidRPr="0054210A" w:rsidRDefault="0054210A" w:rsidP="0054210A">
      <w:pPr>
        <w:spacing w:line="276" w:lineRule="auto"/>
        <w:rPr>
          <w:b/>
        </w:rPr>
      </w:pPr>
      <w:r>
        <w:t xml:space="preserve">Péče o bezpečnost a ochranu zdraví při práci je nedílnou a rovnocennou součástí pracovních povinností všech zaměstnanců na všech stupních řízení v rozsahu pracovních míst, která zastávají. Mezi tuto povinnost spadá i </w:t>
      </w:r>
      <w:r w:rsidRPr="0054210A">
        <w:rPr>
          <w:b/>
        </w:rPr>
        <w:t>prokazatelné seznámení zaměstnanců a</w:t>
      </w:r>
      <w:r w:rsidR="00B9116D">
        <w:rPr>
          <w:b/>
        </w:rPr>
        <w:t> </w:t>
      </w:r>
      <w:r w:rsidRPr="0054210A">
        <w:rPr>
          <w:b/>
        </w:rPr>
        <w:t>dodavatelů s plánem BOZP; odpovídá každý zhotovitel stavby, který byl s Plán</w:t>
      </w:r>
      <w:r w:rsidR="007D557A">
        <w:rPr>
          <w:b/>
        </w:rPr>
        <w:t>em</w:t>
      </w:r>
      <w:r w:rsidRPr="0054210A">
        <w:rPr>
          <w:b/>
        </w:rPr>
        <w:t xml:space="preserve"> BOZP seznámen koordinátorem BOZP a v době jeho nepřítomnosti na staveništi hlavním zhotovitelem stavby, a to vždy před zahájení prací.</w:t>
      </w:r>
    </w:p>
    <w:p w14:paraId="386975EF" w14:textId="77777777" w:rsidR="00925FFC" w:rsidRDefault="00747E57" w:rsidP="00536F25">
      <w:pPr>
        <w:pStyle w:val="Nadpis1"/>
        <w:spacing w:line="276" w:lineRule="auto"/>
        <w:jc w:val="both"/>
      </w:pPr>
      <w:bookmarkStart w:id="2" w:name="_Toc62119319"/>
      <w:r>
        <w:t>Identifikační údaje o stavbě, zadavateli stavby, zprac</w:t>
      </w:r>
      <w:r w:rsidR="005B3966">
        <w:t xml:space="preserve">ovateli projektové dokumentace </w:t>
      </w:r>
      <w:r>
        <w:t>a</w:t>
      </w:r>
      <w:r w:rsidR="005B3966">
        <w:t xml:space="preserve"> koordinátorovi,</w:t>
      </w:r>
      <w:bookmarkEnd w:id="2"/>
    </w:p>
    <w:p w14:paraId="40DE1569" w14:textId="77777777" w:rsidR="00FA27F0" w:rsidRPr="00FA27F0" w:rsidRDefault="00FA27F0" w:rsidP="00536F25">
      <w:pPr>
        <w:pStyle w:val="Nadpis2"/>
        <w:spacing w:line="276" w:lineRule="auto"/>
      </w:pPr>
      <w:bookmarkStart w:id="3" w:name="_Toc62119320"/>
      <w:r>
        <w:t>údaje o stavbě</w:t>
      </w:r>
      <w:bookmarkEnd w:id="3"/>
    </w:p>
    <w:p w14:paraId="22E830D7" w14:textId="77777777" w:rsidR="005B3966" w:rsidRDefault="005B3966" w:rsidP="00536F25">
      <w:pPr>
        <w:pStyle w:val="Nadpis3"/>
        <w:spacing w:line="276" w:lineRule="auto"/>
      </w:pPr>
      <w:bookmarkStart w:id="4" w:name="_Toc62119321"/>
      <w:r>
        <w:t>Z</w:t>
      </w:r>
      <w:r w:rsidRPr="005B3966">
        <w:t>ákladní údaje o druhu stavby</w:t>
      </w:r>
      <w:r w:rsidR="009659EB">
        <w:t>,</w:t>
      </w:r>
      <w:bookmarkEnd w:id="4"/>
    </w:p>
    <w:p w14:paraId="40A67DD3" w14:textId="77777777" w:rsidR="005B3966" w:rsidRDefault="005B3966" w:rsidP="0066560A">
      <w:pPr>
        <w:spacing w:line="276" w:lineRule="auto"/>
        <w:ind w:left="3600" w:hanging="2891"/>
      </w:pPr>
      <w:r>
        <w:t>Název stavby:</w:t>
      </w:r>
      <w:r>
        <w:tab/>
      </w:r>
      <w:r w:rsidR="0066560A">
        <w:t>Jez na Moravě, Nové Mlýny – rekonstrukce technologie</w:t>
      </w:r>
      <w:r w:rsidR="0093465D" w:rsidRPr="0093465D">
        <w:t>.</w:t>
      </w:r>
    </w:p>
    <w:p w14:paraId="4E35D9B3" w14:textId="77777777" w:rsidR="005B3966" w:rsidRDefault="005B3966" w:rsidP="00536F25">
      <w:pPr>
        <w:spacing w:line="276" w:lineRule="auto"/>
        <w:ind w:left="3600" w:hanging="2891"/>
      </w:pPr>
      <w:r>
        <w:t>Místo stavby:</w:t>
      </w:r>
      <w:r>
        <w:tab/>
      </w:r>
      <w:r w:rsidR="00B9116D" w:rsidRPr="00B9116D">
        <w:t xml:space="preserve">Kraj </w:t>
      </w:r>
      <w:r w:rsidR="0013422A">
        <w:t>Olomoucký</w:t>
      </w:r>
      <w:r w:rsidR="00B9116D" w:rsidRPr="00B9116D">
        <w:t xml:space="preserve">, okres </w:t>
      </w:r>
      <w:r w:rsidR="0013422A">
        <w:t>Olomouc</w:t>
      </w:r>
      <w:r w:rsidR="00B9116D" w:rsidRPr="00B9116D">
        <w:t xml:space="preserve">, </w:t>
      </w:r>
      <w:r w:rsidR="00B65E5D">
        <w:t>obec</w:t>
      </w:r>
      <w:r w:rsidR="007354D8">
        <w:t xml:space="preserve"> </w:t>
      </w:r>
      <w:r w:rsidR="0013422A">
        <w:t>Bílá Lhota</w:t>
      </w:r>
      <w:r w:rsidR="005B346A">
        <w:t>.</w:t>
      </w:r>
    </w:p>
    <w:p w14:paraId="02ED7DE6" w14:textId="77777777" w:rsidR="00A30616" w:rsidRDefault="005B3966" w:rsidP="0034440C">
      <w:pPr>
        <w:spacing w:line="276" w:lineRule="auto"/>
        <w:ind w:left="3600" w:hanging="2891"/>
        <w:rPr>
          <w:rFonts w:eastAsia="Calibri" w:cs="Arial"/>
        </w:rPr>
      </w:pPr>
      <w:r>
        <w:t>Parcelní čísl</w:t>
      </w:r>
      <w:r w:rsidR="0034440C">
        <w:t>a</w:t>
      </w:r>
      <w:r>
        <w:t xml:space="preserve"> pozemk</w:t>
      </w:r>
      <w:r w:rsidR="0034440C">
        <w:t>ů</w:t>
      </w:r>
      <w:r>
        <w:t>:</w:t>
      </w:r>
      <w:r>
        <w:tab/>
      </w:r>
      <w:r w:rsidR="003C7FE2" w:rsidRPr="003C7FE2">
        <w:rPr>
          <w:rFonts w:eastAsia="Calibri" w:cs="Arial"/>
        </w:rPr>
        <w:t>parc.</w:t>
      </w:r>
      <w:r w:rsidR="003E6BEE">
        <w:rPr>
          <w:rFonts w:eastAsia="Calibri" w:cs="Arial"/>
        </w:rPr>
        <w:t xml:space="preserve"> </w:t>
      </w:r>
      <w:r w:rsidR="003C7FE2" w:rsidRPr="003C7FE2">
        <w:rPr>
          <w:rFonts w:eastAsia="Calibri" w:cs="Arial"/>
        </w:rPr>
        <w:t xml:space="preserve">č. </w:t>
      </w:r>
      <w:r w:rsidR="0013422A">
        <w:rPr>
          <w:rFonts w:eastAsia="Calibri" w:cs="Arial"/>
        </w:rPr>
        <w:t>st.</w:t>
      </w:r>
      <w:r w:rsidR="00404028">
        <w:rPr>
          <w:rFonts w:eastAsia="Calibri" w:cs="Arial"/>
        </w:rPr>
        <w:t xml:space="preserve"> </w:t>
      </w:r>
      <w:r w:rsidR="0013422A">
        <w:rPr>
          <w:rFonts w:eastAsia="Calibri" w:cs="Arial"/>
        </w:rPr>
        <w:t>156</w:t>
      </w:r>
      <w:r w:rsidR="00404028">
        <w:rPr>
          <w:rFonts w:eastAsia="Calibri" w:cs="Arial"/>
        </w:rPr>
        <w:t xml:space="preserve">; </w:t>
      </w:r>
      <w:r w:rsidR="00404028" w:rsidRPr="003C7FE2">
        <w:rPr>
          <w:rFonts w:eastAsia="Calibri" w:cs="Arial"/>
        </w:rPr>
        <w:t>parc.</w:t>
      </w:r>
      <w:r w:rsidR="00404028">
        <w:rPr>
          <w:rFonts w:eastAsia="Calibri" w:cs="Arial"/>
        </w:rPr>
        <w:t xml:space="preserve"> </w:t>
      </w:r>
      <w:r w:rsidR="00404028" w:rsidRPr="003C7FE2">
        <w:rPr>
          <w:rFonts w:eastAsia="Calibri" w:cs="Arial"/>
        </w:rPr>
        <w:t xml:space="preserve">č. </w:t>
      </w:r>
      <w:r w:rsidR="00404028" w:rsidRPr="00404028">
        <w:rPr>
          <w:rFonts w:eastAsia="Calibri" w:cs="Arial"/>
        </w:rPr>
        <w:t>782/4, 663, 665/3, 665/2, 664/2, 663 a 662/1</w:t>
      </w:r>
      <w:r w:rsidR="00404028">
        <w:rPr>
          <w:rFonts w:eastAsia="Calibri" w:cs="Arial"/>
        </w:rPr>
        <w:t xml:space="preserve">; </w:t>
      </w:r>
      <w:r w:rsidR="00404028" w:rsidRPr="00B65E5D">
        <w:rPr>
          <w:rFonts w:eastAsia="Calibri" w:cs="Arial"/>
        </w:rPr>
        <w:t>k.</w:t>
      </w:r>
      <w:r w:rsidR="00404028">
        <w:rPr>
          <w:rFonts w:eastAsia="Calibri" w:cs="Arial"/>
        </w:rPr>
        <w:t> </w:t>
      </w:r>
      <w:r w:rsidR="00404028" w:rsidRPr="00B65E5D">
        <w:rPr>
          <w:rFonts w:eastAsia="Calibri" w:cs="Arial"/>
        </w:rPr>
        <w:t>ú.</w:t>
      </w:r>
      <w:r w:rsidR="00404028">
        <w:rPr>
          <w:rFonts w:eastAsia="Calibri" w:cs="Arial"/>
        </w:rPr>
        <w:t> </w:t>
      </w:r>
      <w:r w:rsidR="0013422A">
        <w:rPr>
          <w:rFonts w:eastAsia="Calibri" w:cs="Arial"/>
        </w:rPr>
        <w:t>Řimice</w:t>
      </w:r>
      <w:r w:rsidR="003A75E8">
        <w:rPr>
          <w:rFonts w:eastAsia="Calibri" w:cs="Arial"/>
        </w:rPr>
        <w:t>.</w:t>
      </w:r>
    </w:p>
    <w:p w14:paraId="6C039A2C" w14:textId="77777777" w:rsidR="0013422A" w:rsidRPr="00404028" w:rsidRDefault="0013422A" w:rsidP="0013422A">
      <w:pPr>
        <w:spacing w:line="276" w:lineRule="auto"/>
      </w:pPr>
      <w:r w:rsidRPr="00404028">
        <w:t xml:space="preserve">Vodní tok: </w:t>
      </w:r>
      <w:r w:rsidRPr="00404028">
        <w:tab/>
      </w:r>
      <w:r w:rsidR="00404028" w:rsidRPr="00404028">
        <w:tab/>
      </w:r>
      <w:r w:rsidR="00404028" w:rsidRPr="00404028">
        <w:tab/>
        <w:t>Morava</w:t>
      </w:r>
      <w:r w:rsidRPr="00404028">
        <w:t xml:space="preserve"> v ř. km </w:t>
      </w:r>
      <w:r w:rsidR="00404028" w:rsidRPr="00404028">
        <w:t>270,180</w:t>
      </w:r>
    </w:p>
    <w:p w14:paraId="613E7DF9" w14:textId="77777777" w:rsidR="0013422A" w:rsidRPr="00404028" w:rsidRDefault="0013422A" w:rsidP="0013422A">
      <w:pPr>
        <w:spacing w:line="276" w:lineRule="auto"/>
      </w:pPr>
      <w:r w:rsidRPr="00404028">
        <w:t xml:space="preserve">Číslo hydrol. pořadí: </w:t>
      </w:r>
      <w:r w:rsidRPr="00404028">
        <w:tab/>
      </w:r>
      <w:r w:rsidR="00404028" w:rsidRPr="00404028">
        <w:tab/>
      </w:r>
      <w:r w:rsidRPr="00404028">
        <w:t>4-1</w:t>
      </w:r>
      <w:r w:rsidR="00404028" w:rsidRPr="00404028">
        <w:t>0</w:t>
      </w:r>
      <w:r w:rsidRPr="00404028">
        <w:t>-0</w:t>
      </w:r>
      <w:r w:rsidR="00404028" w:rsidRPr="00404028">
        <w:t>3</w:t>
      </w:r>
      <w:r w:rsidRPr="00404028">
        <w:t>-0</w:t>
      </w:r>
      <w:r w:rsidR="00404028" w:rsidRPr="00404028">
        <w:t>0</w:t>
      </w:r>
      <w:r w:rsidRPr="00404028">
        <w:t>1</w:t>
      </w:r>
    </w:p>
    <w:p w14:paraId="3573B145" w14:textId="77777777" w:rsidR="005B3966" w:rsidRPr="00404028" w:rsidRDefault="005B3966" w:rsidP="00536F25">
      <w:pPr>
        <w:spacing w:line="276" w:lineRule="auto"/>
      </w:pPr>
      <w:r w:rsidRPr="00404028">
        <w:t>Stavební úřad:</w:t>
      </w:r>
      <w:r w:rsidRPr="00404028">
        <w:tab/>
      </w:r>
      <w:r w:rsidRPr="00404028">
        <w:tab/>
      </w:r>
      <w:r w:rsidRPr="00404028">
        <w:tab/>
      </w:r>
      <w:r w:rsidR="00404028">
        <w:t>Olomouc</w:t>
      </w:r>
      <w:r w:rsidR="00EA3D3C" w:rsidRPr="00404028">
        <w:t>.</w:t>
      </w:r>
    </w:p>
    <w:p w14:paraId="3264688D" w14:textId="77777777" w:rsidR="005B3966" w:rsidRPr="0013422A" w:rsidRDefault="005B3966" w:rsidP="00536F25">
      <w:pPr>
        <w:spacing w:line="276" w:lineRule="auto"/>
        <w:rPr>
          <w:highlight w:val="yellow"/>
        </w:rPr>
      </w:pPr>
      <w:r w:rsidRPr="00404028">
        <w:lastRenderedPageBreak/>
        <w:t>Krajský úřad:</w:t>
      </w:r>
      <w:r w:rsidRPr="00404028">
        <w:tab/>
      </w:r>
      <w:r w:rsidRPr="00404028">
        <w:tab/>
      </w:r>
      <w:r w:rsidRPr="00404028">
        <w:tab/>
      </w:r>
      <w:r w:rsidR="00404028" w:rsidRPr="00404028">
        <w:t>Olomouc.</w:t>
      </w:r>
    </w:p>
    <w:p w14:paraId="510BC3CF" w14:textId="77777777" w:rsidR="005B3966" w:rsidRDefault="007354D8" w:rsidP="00404028">
      <w:pPr>
        <w:spacing w:line="276" w:lineRule="auto"/>
        <w:ind w:left="3600" w:hanging="2891"/>
      </w:pPr>
      <w:r w:rsidRPr="00404028">
        <w:t>Předmět dokumentace</w:t>
      </w:r>
      <w:r w:rsidR="005B3966" w:rsidRPr="00404028">
        <w:t>:</w:t>
      </w:r>
      <w:r w:rsidR="005B3966" w:rsidRPr="00404028">
        <w:tab/>
      </w:r>
      <w:r w:rsidR="00404028" w:rsidRPr="00404028">
        <w:t>Obnova jezové propusti a výstroje ovládání vakového jezu včetně elektroinstalace</w:t>
      </w:r>
      <w:r w:rsidR="00404028">
        <w:t>.</w:t>
      </w:r>
    </w:p>
    <w:p w14:paraId="4B63CD31" w14:textId="77777777" w:rsidR="00404028" w:rsidRDefault="00404028" w:rsidP="00404028">
      <w:pPr>
        <w:spacing w:line="276" w:lineRule="auto"/>
        <w:ind w:left="3600" w:hanging="2891"/>
      </w:pPr>
      <w:r w:rsidRPr="00404028">
        <w:t>Stupeň dokumentace</w:t>
      </w:r>
      <w:r>
        <w:tab/>
        <w:t>Dokumentace pro ohlášení stavby nebo pro vydání stavebního povolení v podrobnosti dokumentace pro provádění stavby.</w:t>
      </w:r>
    </w:p>
    <w:p w14:paraId="4EC3A758" w14:textId="77777777" w:rsidR="00017FE4" w:rsidRDefault="009659EB" w:rsidP="00536F25">
      <w:pPr>
        <w:pStyle w:val="Nadpis3"/>
        <w:spacing w:line="276" w:lineRule="auto"/>
      </w:pPr>
      <w:bookmarkStart w:id="5" w:name="_Toc62119322"/>
      <w:r>
        <w:t>n</w:t>
      </w:r>
      <w:r w:rsidR="00E0504C" w:rsidRPr="00E0504C">
        <w:t>ázev stavby</w:t>
      </w:r>
      <w:r>
        <w:t>,</w:t>
      </w:r>
      <w:bookmarkEnd w:id="5"/>
    </w:p>
    <w:p w14:paraId="42F7ACF1" w14:textId="77777777" w:rsidR="00F83388" w:rsidRPr="00E0504C" w:rsidRDefault="00404028" w:rsidP="00536F25">
      <w:pPr>
        <w:spacing w:line="276" w:lineRule="auto"/>
        <w:rPr>
          <w:rFonts w:cs="Arial"/>
        </w:rPr>
      </w:pPr>
      <w:r w:rsidRPr="00404028">
        <w:rPr>
          <w:rFonts w:eastAsia="Calibri" w:cs="Arial"/>
          <w:bCs/>
        </w:rPr>
        <w:t>Jez na Moravě, Nové Mlýny – rekonstrukce technologie.</w:t>
      </w:r>
    </w:p>
    <w:p w14:paraId="32B26874" w14:textId="77777777" w:rsidR="00E4431A" w:rsidRDefault="009659EB" w:rsidP="00536F25">
      <w:pPr>
        <w:pStyle w:val="Nadpis3"/>
        <w:spacing w:line="276" w:lineRule="auto"/>
      </w:pPr>
      <w:bookmarkStart w:id="6" w:name="_Toc62119323"/>
      <w:r>
        <w:t>m</w:t>
      </w:r>
      <w:r w:rsidR="00E0504C" w:rsidRPr="00E0504C">
        <w:t>ísto stavby</w:t>
      </w:r>
      <w:r>
        <w:t>,</w:t>
      </w:r>
      <w:bookmarkEnd w:id="6"/>
    </w:p>
    <w:p w14:paraId="015DE7E3" w14:textId="77777777" w:rsidR="00404028" w:rsidRDefault="00404028" w:rsidP="00404028">
      <w:pPr>
        <w:spacing w:line="276" w:lineRule="auto"/>
        <w:ind w:left="709" w:firstLine="0"/>
      </w:pPr>
      <w:r>
        <w:t>Kraj Olomoucký, okres Olomouc, obec Bílá Lhota.</w:t>
      </w:r>
    </w:p>
    <w:p w14:paraId="0A95965B" w14:textId="77777777" w:rsidR="0041649D" w:rsidRDefault="00404028" w:rsidP="00404028">
      <w:pPr>
        <w:spacing w:line="276" w:lineRule="auto"/>
        <w:ind w:left="709" w:firstLine="0"/>
      </w:pPr>
      <w:r>
        <w:t>Parcelní čísla pozemků:</w:t>
      </w:r>
      <w:r>
        <w:tab/>
        <w:t>parc. č. st. 156; parc. č. 782/4, 663, 665/3, 665/2, 664/2, 663 a 662/1; k. ú. Řimice.</w:t>
      </w:r>
      <w:r w:rsidR="00702DB4" w:rsidRPr="00147E5A">
        <w:t xml:space="preserve"> </w:t>
      </w:r>
    </w:p>
    <w:p w14:paraId="27B5DEF4" w14:textId="77777777" w:rsidR="00E0504C" w:rsidRDefault="009659EB" w:rsidP="00536F25">
      <w:pPr>
        <w:pStyle w:val="Nadpis3"/>
        <w:spacing w:line="276" w:lineRule="auto"/>
      </w:pPr>
      <w:bookmarkStart w:id="7" w:name="_Toc62119324"/>
      <w:r>
        <w:t>c</w:t>
      </w:r>
      <w:r w:rsidR="00E0504C">
        <w:t>h</w:t>
      </w:r>
      <w:r w:rsidR="00E0504C" w:rsidRPr="00E0504C">
        <w:t>arakter stavby</w:t>
      </w:r>
      <w:r>
        <w:t>,</w:t>
      </w:r>
      <w:bookmarkEnd w:id="7"/>
    </w:p>
    <w:p w14:paraId="0736F6F8" w14:textId="77777777" w:rsidR="006A3B1D" w:rsidRDefault="006A3B1D" w:rsidP="006A3B1D">
      <w:pPr>
        <w:spacing w:line="276" w:lineRule="auto"/>
      </w:pPr>
      <w:r>
        <w:t>Stavba má trvalý charakter</w:t>
      </w:r>
      <w:r w:rsidR="007354D8">
        <w:t xml:space="preserve"> - </w:t>
      </w:r>
      <w:r w:rsidR="00BC62FE" w:rsidRPr="00BC62FE">
        <w:t xml:space="preserve">Jedná se o </w:t>
      </w:r>
      <w:r w:rsidR="00404028" w:rsidRPr="00404028">
        <w:t>kompletní rekonstrukc</w:t>
      </w:r>
      <w:r w:rsidR="00404028">
        <w:t>i</w:t>
      </w:r>
      <w:r w:rsidR="00404028" w:rsidRPr="00404028">
        <w:t xml:space="preserve"> stávající strojně – technologické části stavidla jezu k prodloužení životnosti a bezpečnosti při obsluze. Rekonstrukce strojní části zahrnuje i výměnu kabelových rozvodů od rozvaděče po technologii stavidla, vč. výměny kabeláže venkovního osvětlení.</w:t>
      </w:r>
      <w:r w:rsidR="00BC62FE" w:rsidRPr="00BC62FE">
        <w:t>.</w:t>
      </w:r>
    </w:p>
    <w:p w14:paraId="62AD4C64" w14:textId="77777777" w:rsidR="00404028" w:rsidRDefault="00404028" w:rsidP="00404028">
      <w:pPr>
        <w:spacing w:line="276" w:lineRule="auto"/>
      </w:pPr>
      <w:r>
        <w:t>Rekonstrukce technologie jezu je členěna na následující provozní soubory:</w:t>
      </w:r>
    </w:p>
    <w:p w14:paraId="2D5874AE" w14:textId="77777777" w:rsidR="00404028" w:rsidRDefault="00404028" w:rsidP="00404028">
      <w:pPr>
        <w:spacing w:line="276" w:lineRule="auto"/>
      </w:pPr>
      <w:r>
        <w:t>PS 01 – Technologická část strojní – hrazení jezové propusti</w:t>
      </w:r>
    </w:p>
    <w:p w14:paraId="3580F900" w14:textId="77777777" w:rsidR="00404028" w:rsidRDefault="00404028" w:rsidP="00404028">
      <w:pPr>
        <w:spacing w:line="276" w:lineRule="auto"/>
      </w:pPr>
      <w:r>
        <w:t>PS 02 – Technologická část strojní – obnova výstroje ovládání vakového jezu</w:t>
      </w:r>
    </w:p>
    <w:p w14:paraId="2FDD3AE9" w14:textId="77777777" w:rsidR="00BC62FE" w:rsidRDefault="00404028" w:rsidP="00404028">
      <w:pPr>
        <w:spacing w:line="276" w:lineRule="auto"/>
      </w:pPr>
      <w:r>
        <w:t>PS 02 – Technologická část elektro – rekonstrukce ovládání, elektroinstalace</w:t>
      </w:r>
    </w:p>
    <w:p w14:paraId="5529C22D" w14:textId="77777777" w:rsidR="00E0504C" w:rsidRDefault="009659EB" w:rsidP="00536F25">
      <w:pPr>
        <w:pStyle w:val="Nadpis3"/>
        <w:spacing w:line="276" w:lineRule="auto"/>
      </w:pPr>
      <w:bookmarkStart w:id="8" w:name="_Toc62119325"/>
      <w:r>
        <w:t>ú</w:t>
      </w:r>
      <w:r w:rsidR="00ED286A">
        <w:t>čel užívání stavby</w:t>
      </w:r>
      <w:r>
        <w:t>,</w:t>
      </w:r>
      <w:bookmarkEnd w:id="8"/>
    </w:p>
    <w:p w14:paraId="3E0B27C4" w14:textId="77777777" w:rsidR="00147E5A" w:rsidRDefault="00404028" w:rsidP="00BC62FE">
      <w:pPr>
        <w:spacing w:line="276" w:lineRule="auto"/>
        <w:ind w:firstLine="720"/>
      </w:pPr>
      <w:r w:rsidRPr="00404028">
        <w:t>Účelem stavby je kompletní rekonstrukce stávající strojně – technologické části stavidla jezu k prodloužení životnosti a bezpečnosti při obsluze. Rekonstrukce strojní části zahrnuje i výměnu kabelových rozvodů od rozvaděče po technologii stavidla, vč. výměny kabeláže venkovního osvětlení.</w:t>
      </w:r>
    </w:p>
    <w:p w14:paraId="4D0167DD" w14:textId="77777777" w:rsidR="00C26369" w:rsidRDefault="00C26369" w:rsidP="00536F25">
      <w:pPr>
        <w:pStyle w:val="Nadpis3"/>
        <w:spacing w:line="276" w:lineRule="auto"/>
      </w:pPr>
      <w:bookmarkStart w:id="9" w:name="_Toc62119326"/>
      <w:r w:rsidRPr="00C26369">
        <w:t>základní předpoklady výstavby</w:t>
      </w:r>
      <w:r w:rsidR="009659EB">
        <w:t>,</w:t>
      </w:r>
      <w:bookmarkEnd w:id="9"/>
    </w:p>
    <w:p w14:paraId="49FA6512" w14:textId="77777777" w:rsidR="00BB3512" w:rsidRDefault="00BB3512" w:rsidP="00BB3512">
      <w:pPr>
        <w:spacing w:line="276" w:lineRule="auto"/>
      </w:pPr>
      <w:r>
        <w:t>Odhadovaný maximální počet fyzických osob na staveništi:</w:t>
      </w:r>
      <w:r>
        <w:tab/>
      </w:r>
      <w:r>
        <w:tab/>
      </w:r>
      <w:r w:rsidRPr="00F50A10">
        <w:rPr>
          <w:i/>
        </w:rPr>
        <w:t>Bude upřesněno v</w:t>
      </w:r>
      <w:r w:rsidR="00C542B7" w:rsidRPr="00F50A10">
        <w:rPr>
          <w:i/>
        </w:rPr>
        <w:t> </w:t>
      </w:r>
      <w:r w:rsidRPr="00F50A10">
        <w:rPr>
          <w:i/>
        </w:rPr>
        <w:t>plánu BOZP při realizaci stavby.</w:t>
      </w:r>
    </w:p>
    <w:p w14:paraId="260450F0" w14:textId="77777777" w:rsidR="00BB3512" w:rsidRDefault="00BB3512" w:rsidP="00BB3512">
      <w:pPr>
        <w:spacing w:line="276" w:lineRule="auto"/>
      </w:pPr>
      <w:r>
        <w:t>Plánovaný počet zhotovitelů na staveništi:</w:t>
      </w:r>
      <w:r w:rsidRPr="00DB48F9">
        <w:t xml:space="preserve"> </w:t>
      </w:r>
      <w:r>
        <w:tab/>
      </w:r>
      <w:r>
        <w:tab/>
      </w:r>
      <w:r w:rsidRPr="00F50A10">
        <w:rPr>
          <w:i/>
        </w:rPr>
        <w:t>Bude upřesněno v plánu BOZP při realizaci stavby.</w:t>
      </w:r>
    </w:p>
    <w:p w14:paraId="0EA1C229" w14:textId="77777777" w:rsidR="00BB3512" w:rsidRDefault="00BB3512" w:rsidP="00BB3512">
      <w:pPr>
        <w:spacing w:line="276" w:lineRule="auto"/>
      </w:pPr>
      <w:r>
        <w:t>Datum předání staveniště zhotoviteli:</w:t>
      </w:r>
      <w:r>
        <w:tab/>
      </w:r>
    </w:p>
    <w:p w14:paraId="6EA2507F" w14:textId="77777777" w:rsidR="00BB3512" w:rsidRPr="00F50A10" w:rsidRDefault="00BB3512" w:rsidP="00BB3512">
      <w:pPr>
        <w:spacing w:line="276" w:lineRule="auto"/>
        <w:rPr>
          <w:i/>
        </w:rPr>
      </w:pPr>
      <w:r>
        <w:tab/>
      </w:r>
      <w:r w:rsidRPr="00F50A10">
        <w:rPr>
          <w:i/>
        </w:rPr>
        <w:t>Bude upřesněno v plánu BOZP při realizaci stavby.</w:t>
      </w:r>
    </w:p>
    <w:p w14:paraId="63F6FB6A" w14:textId="77777777" w:rsidR="00BB3512" w:rsidRPr="00F30E67" w:rsidRDefault="00BB3512" w:rsidP="00BB3512">
      <w:pPr>
        <w:spacing w:line="276" w:lineRule="auto"/>
      </w:pPr>
      <w:r w:rsidRPr="00F30E67">
        <w:t>Časové předpoklady výstavby:</w:t>
      </w:r>
    </w:p>
    <w:p w14:paraId="15180546" w14:textId="77777777" w:rsidR="00F50A10" w:rsidRDefault="00F50A10" w:rsidP="00BB3512">
      <w:pPr>
        <w:spacing w:line="276" w:lineRule="auto"/>
      </w:pPr>
      <w:r w:rsidRPr="00F50A10">
        <w:lastRenderedPageBreak/>
        <w:t>Stavba bude budována v jedné etapě dle finančních možností investora.</w:t>
      </w:r>
    </w:p>
    <w:p w14:paraId="558F1A42" w14:textId="77777777" w:rsidR="00BB3512" w:rsidRDefault="00404028" w:rsidP="00BC62FE">
      <w:pPr>
        <w:spacing w:line="276" w:lineRule="auto"/>
      </w:pPr>
      <w:r w:rsidRPr="00F50A10">
        <w:rPr>
          <w:i/>
        </w:rPr>
        <w:t>Bude upřesněno v plánu BOZP při realizaci stavby.</w:t>
      </w:r>
    </w:p>
    <w:p w14:paraId="6DEF28EB" w14:textId="77777777" w:rsidR="00BB3512" w:rsidRDefault="00BB3512" w:rsidP="00BB3512">
      <w:pPr>
        <w:spacing w:line="276" w:lineRule="auto"/>
      </w:pPr>
      <w:r w:rsidRPr="00DB624F">
        <w:t>Postup výstavby se bude řídit harmonogramem, který bude vypracován zhotovitelem stavby ve spolupráci s tech. dozorem a investorem. Před zahájením prací bude předložen stavebnímu úřadu jako podklad pro plán kontrolních prohlídek. Dle plánu kontrolních prohlídek budou jednotlivé fáze výstavby ohlašovány stavebnímu úřadu.</w:t>
      </w:r>
    </w:p>
    <w:p w14:paraId="0B01C280" w14:textId="77777777" w:rsidR="00DB624F" w:rsidRDefault="00DB624F" w:rsidP="00536F25">
      <w:pPr>
        <w:pStyle w:val="Nadpis3"/>
        <w:spacing w:line="276" w:lineRule="auto"/>
      </w:pPr>
      <w:bookmarkStart w:id="10" w:name="_Toc62119327"/>
      <w:r w:rsidRPr="00DB624F">
        <w:t>vnější vazby stavby na okolí včetně jejího vlivu na okolí stavby</w:t>
      </w:r>
      <w:r w:rsidR="009659EB">
        <w:t>.</w:t>
      </w:r>
      <w:bookmarkEnd w:id="10"/>
    </w:p>
    <w:p w14:paraId="5D8F572E" w14:textId="77777777" w:rsidR="003C7FE2" w:rsidRDefault="00C2648B" w:rsidP="000265C8">
      <w:pPr>
        <w:pStyle w:val="Odstavecseseznamem"/>
        <w:numPr>
          <w:ilvl w:val="0"/>
          <w:numId w:val="34"/>
        </w:numPr>
        <w:spacing w:line="276" w:lineRule="auto"/>
      </w:pPr>
      <w:r>
        <w:t>V</w:t>
      </w:r>
      <w:r w:rsidR="007B546E" w:rsidRPr="007B546E">
        <w:t xml:space="preserve">liv stavby na </w:t>
      </w:r>
      <w:r w:rsidR="007B546E">
        <w:t>ž</w:t>
      </w:r>
      <w:r w:rsidR="007B546E" w:rsidRPr="007B546E">
        <w:t>ivotní prostředí</w:t>
      </w:r>
      <w:r w:rsidR="000265C8">
        <w:t xml:space="preserve"> </w:t>
      </w:r>
      <w:r w:rsidR="000265C8" w:rsidRPr="000265C8">
        <w:t>– ovzduší, hluk, voda, odpady a půda</w:t>
      </w:r>
      <w:r w:rsidR="007B546E" w:rsidRPr="007B546E">
        <w:t>:</w:t>
      </w:r>
    </w:p>
    <w:p w14:paraId="5F105FC4" w14:textId="77777777" w:rsidR="000265C8" w:rsidRDefault="002751D9" w:rsidP="002751D9">
      <w:pPr>
        <w:pStyle w:val="Odstavecseseznamem"/>
        <w:spacing w:line="276" w:lineRule="auto"/>
        <w:ind w:left="1276" w:firstLine="0"/>
      </w:pPr>
      <w:r>
        <w:t>Stavba nebude mít významný negativní vliv na životní prostředí. Při realizaci díla dodavatel musí dbát na to, aby svou činností závažně nepoškodil ekosystémy toku nesprávným prováděním opravy, nesmí připustit únik ropných a jiných nebezpečných látek do podzemních ani povrchových vod, stroje musí být zabezpečeny tak, aby nemohlo dojít ke kontaminaci ropnými látkami atp. Veškeré mechanismy pohybující se v blízkosti toku musí být opatřeny ekologickými náplněmi, které splňují požadavky práce ve vodních tocích.</w:t>
      </w:r>
      <w:r>
        <w:cr/>
        <w:t>Břehové porosty a doprovodná zeleň – budou v max. možné míře šetřeny, nebudou opravou významně dotčeny a předpokládá se jejich zachování v plné míře.</w:t>
      </w:r>
    </w:p>
    <w:p w14:paraId="1236DD2A" w14:textId="77777777" w:rsidR="000D7B09" w:rsidRDefault="007419AC" w:rsidP="00536F25">
      <w:pPr>
        <w:pStyle w:val="Nadpis2"/>
        <w:spacing w:line="276" w:lineRule="auto"/>
        <w:jc w:val="both"/>
      </w:pPr>
      <w:bookmarkStart w:id="11" w:name="_Toc62119328"/>
      <w:r w:rsidRPr="007419AC">
        <w:t>odůvodnění pro zpracování plánu s uvedením odkazu na příslušné právní předpisy a soupis dokumentů sloužících jako podklad pro zpracování plánu</w:t>
      </w:r>
      <w:r w:rsidR="009659EB">
        <w:t>.</w:t>
      </w:r>
      <w:bookmarkEnd w:id="11"/>
    </w:p>
    <w:p w14:paraId="5DCF4A81" w14:textId="77777777" w:rsidR="00A62B0A" w:rsidRPr="005C7172" w:rsidRDefault="00A62B0A" w:rsidP="00A62B0A">
      <w:pPr>
        <w:rPr>
          <w:b/>
        </w:rPr>
      </w:pPr>
      <w:r w:rsidRPr="005C7172">
        <w:rPr>
          <w:b/>
        </w:rPr>
        <w:t>Jedná se o plán bezpečnosti a ochrany zdraví při práci</w:t>
      </w:r>
      <w:r w:rsidR="005C7172">
        <w:rPr>
          <w:b/>
        </w:rPr>
        <w:t>,</w:t>
      </w:r>
      <w:r w:rsidRPr="005C7172">
        <w:rPr>
          <w:b/>
        </w:rPr>
        <w:t xml:space="preserve"> při </w:t>
      </w:r>
      <w:r w:rsidR="00B24867" w:rsidRPr="005C7172">
        <w:rPr>
          <w:b/>
        </w:rPr>
        <w:t>přípravě</w:t>
      </w:r>
      <w:r w:rsidR="00F50292" w:rsidRPr="005C7172">
        <w:rPr>
          <w:b/>
        </w:rPr>
        <w:t xml:space="preserve"> stavby</w:t>
      </w:r>
      <w:r w:rsidRPr="005C7172">
        <w:rPr>
          <w:b/>
        </w:rPr>
        <w:t>.</w:t>
      </w:r>
    </w:p>
    <w:p w14:paraId="746A242E" w14:textId="77777777" w:rsidR="00CB4312" w:rsidRDefault="00CB4312" w:rsidP="00CB4312">
      <w:pPr>
        <w:pStyle w:val="Odstavecseseznamem"/>
        <w:numPr>
          <w:ilvl w:val="0"/>
          <w:numId w:val="34"/>
        </w:numPr>
        <w:spacing w:line="276" w:lineRule="auto"/>
        <w:ind w:hanging="578"/>
      </w:pPr>
      <w:r>
        <w:t>Odůvodnění pro zpracování plánu s uvedením odkazu na příslušné právní předpisy:</w:t>
      </w:r>
    </w:p>
    <w:p w14:paraId="26FAF971" w14:textId="77777777" w:rsidR="00E847EA" w:rsidRDefault="00C36B6A" w:rsidP="00917BAC">
      <w:pPr>
        <w:spacing w:line="276" w:lineRule="auto"/>
      </w:pPr>
      <w:r w:rsidRPr="002116D0">
        <w:t xml:space="preserve">Plán bezpečnosti a ochrany zdraví při práci na staveništi je zpracován z důvodu, že </w:t>
      </w:r>
      <w:r w:rsidR="0090243F" w:rsidRPr="002116D0">
        <w:t xml:space="preserve">se předpokládá, že </w:t>
      </w:r>
      <w:r w:rsidRPr="002116D0">
        <w:t>na stavbě budou působit dva a více zhotovitelů</w:t>
      </w:r>
      <w:r w:rsidR="0036392B" w:rsidRPr="002116D0">
        <w:t xml:space="preserve"> – zákon č.</w:t>
      </w:r>
      <w:r w:rsidR="00917BAC" w:rsidRPr="002116D0">
        <w:t xml:space="preserve"> </w:t>
      </w:r>
      <w:r w:rsidR="0036392B" w:rsidRPr="002116D0">
        <w:t xml:space="preserve">309/2006 Sb. </w:t>
      </w:r>
      <w:r w:rsidR="002751D9">
        <w:t>C</w:t>
      </w:r>
      <w:r w:rsidR="002751D9" w:rsidRPr="002751D9">
        <w:t>elková předpokládaná doba trvání prací a činností je delší než 30 pracovních dnů, ve kterých budou vykonávány práce a činnosti a bude na nich pracovat současně více než 20 fyzických osob po dobu delší než 1 pracovní den, nebo</w:t>
      </w:r>
      <w:r w:rsidR="002751D9">
        <w:t xml:space="preserve"> c</w:t>
      </w:r>
      <w:r w:rsidRPr="002116D0">
        <w:t>elkový plánovaný objem prací a činností během realizace díla přesáhne 500 pracovních dnů v přepočtu na jednu fyzickou osobu – zákon č.</w:t>
      </w:r>
      <w:r w:rsidR="00C02F30" w:rsidRPr="002116D0">
        <w:t> </w:t>
      </w:r>
      <w:r w:rsidRPr="002116D0">
        <w:t>309/2006 Sb. §15.</w:t>
      </w:r>
      <w:r w:rsidR="0090243F" w:rsidRPr="002116D0">
        <w:t xml:space="preserve"> </w:t>
      </w:r>
      <w:r w:rsidR="0036392B" w:rsidRPr="002116D0">
        <w:t>V tomto případě také vzniká zadavateli stavby povinnost doručit oznámení o zahájení prací na staveništi oblastnímu inspektorátu práce dle místa staveniště.</w:t>
      </w:r>
    </w:p>
    <w:p w14:paraId="054019EE" w14:textId="77777777" w:rsidR="005D1EA5" w:rsidRDefault="005D1EA5" w:rsidP="005D1EA5">
      <w:pPr>
        <w:spacing w:line="276" w:lineRule="auto"/>
      </w:pPr>
      <w:r>
        <w:t>Dále zde budou vykonávány práce a činnosti:</w:t>
      </w:r>
    </w:p>
    <w:p w14:paraId="072F6395" w14:textId="77777777" w:rsidR="001F7C4C" w:rsidRDefault="001F7C4C" w:rsidP="005D1EA5">
      <w:pPr>
        <w:spacing w:line="276" w:lineRule="auto"/>
      </w:pPr>
      <w:r w:rsidRPr="001F7C4C">
        <w:t>Práce a činnosti vystavující fyzickou osobu zvýšenému ohrožení života nebo poškození zdraví, při jejichž provádění vzniká povinnost zpracovat plán Příloha č. 5 k</w:t>
      </w:r>
      <w:r w:rsidR="00B24867">
        <w:t> </w:t>
      </w:r>
      <w:r w:rsidRPr="001F7C4C">
        <w:t xml:space="preserve">nařízení vlády č. 591/2006 Sb.: </w:t>
      </w:r>
    </w:p>
    <w:p w14:paraId="400BED5F" w14:textId="77777777" w:rsidR="005F3C60" w:rsidRDefault="005F3C60" w:rsidP="007C4E58">
      <w:pPr>
        <w:spacing w:line="276" w:lineRule="auto"/>
      </w:pPr>
      <w:r>
        <w:lastRenderedPageBreak/>
        <w:t>-</w:t>
      </w:r>
      <w:r>
        <w:tab/>
      </w:r>
      <w:r w:rsidRPr="005F3C60">
        <w:t>Práce vykonávané v ochranných pásmech energetických vedení popřípadě zařízení technického vybavení.</w:t>
      </w:r>
    </w:p>
    <w:p w14:paraId="249E2FBA" w14:textId="77777777" w:rsidR="005F3C60" w:rsidRDefault="005F3C60" w:rsidP="005F3C60">
      <w:pPr>
        <w:spacing w:line="276" w:lineRule="auto"/>
      </w:pPr>
      <w:r>
        <w:t>-</w:t>
      </w:r>
      <w:r>
        <w:tab/>
        <w:t>Práce spojené s montáží a demontáži těžkých konstrukčních stavebních dílů kovových, betonových a dřevěných určených pro trvalé zabudování do staveb.</w:t>
      </w:r>
    </w:p>
    <w:p w14:paraId="6399C0B8" w14:textId="77777777" w:rsidR="00CB4312" w:rsidRDefault="00CB4312" w:rsidP="00CB4312">
      <w:pPr>
        <w:pStyle w:val="Odstavecseseznamem"/>
        <w:numPr>
          <w:ilvl w:val="0"/>
          <w:numId w:val="34"/>
        </w:numPr>
        <w:spacing w:line="276" w:lineRule="auto"/>
        <w:ind w:left="709" w:hanging="567"/>
      </w:pPr>
      <w:r>
        <w:t>Soupis dokumentů sloužících jako podklad pro zpracování plánu:</w:t>
      </w:r>
    </w:p>
    <w:p w14:paraId="1C833DFE" w14:textId="77777777" w:rsidR="002751D9" w:rsidRDefault="00B24867" w:rsidP="002751D9">
      <w:pPr>
        <w:pStyle w:val="Odstavecseseznamem"/>
        <w:spacing w:line="276" w:lineRule="auto"/>
        <w:ind w:left="709" w:firstLine="0"/>
      </w:pPr>
      <w:r>
        <w:t>P</w:t>
      </w:r>
      <w:r w:rsidRPr="00B24867">
        <w:t xml:space="preserve">rojektová </w:t>
      </w:r>
      <w:r w:rsidR="003238B3" w:rsidRPr="003238B3">
        <w:t xml:space="preserve">dokumentace </w:t>
      </w:r>
      <w:r w:rsidR="00797B12">
        <w:t>„</w:t>
      </w:r>
      <w:r w:rsidR="002751D9">
        <w:t xml:space="preserve">Jez na Moravě, Nové Mlýny – </w:t>
      </w:r>
    </w:p>
    <w:p w14:paraId="71EE095E" w14:textId="77777777" w:rsidR="00CB4312" w:rsidRDefault="002751D9" w:rsidP="002751D9">
      <w:pPr>
        <w:pStyle w:val="Odstavecseseznamem"/>
        <w:spacing w:line="276" w:lineRule="auto"/>
        <w:ind w:left="709" w:firstLine="0"/>
      </w:pPr>
      <w:r>
        <w:t>rekonstrukce technologie</w:t>
      </w:r>
      <w:r w:rsidR="005F3C60" w:rsidRPr="005F3C60">
        <w:t>.</w:t>
      </w:r>
      <w:r w:rsidR="00797B12">
        <w:t>“</w:t>
      </w:r>
      <w:r w:rsidR="00CB4312">
        <w:t>.</w:t>
      </w:r>
      <w:r w:rsidR="00D27243" w:rsidRPr="00D27243">
        <w:t xml:space="preserve"> </w:t>
      </w:r>
    </w:p>
    <w:p w14:paraId="53EA6205" w14:textId="77777777" w:rsidR="00CB4312" w:rsidRDefault="00CB4312" w:rsidP="00CB4312">
      <w:pPr>
        <w:pStyle w:val="Odstavecseseznamem"/>
        <w:spacing w:line="276" w:lineRule="auto"/>
        <w:ind w:left="709" w:firstLine="0"/>
      </w:pPr>
      <w:r>
        <w:t xml:space="preserve">Platné právní předpisy v oblasti </w:t>
      </w:r>
      <w:r w:rsidR="00797B12">
        <w:t>bezpečnosti a ochrany zdraví při práci a požární ochrany</w:t>
      </w:r>
      <w:r w:rsidR="00333E54">
        <w:t>.</w:t>
      </w:r>
    </w:p>
    <w:p w14:paraId="61BF31DB" w14:textId="77777777" w:rsidR="00CB4312" w:rsidRDefault="00CB4312" w:rsidP="00CB4312">
      <w:pPr>
        <w:pStyle w:val="Odstavecseseznamem"/>
        <w:spacing w:line="276" w:lineRule="auto"/>
        <w:ind w:left="709" w:firstLine="0"/>
      </w:pPr>
      <w:r w:rsidRPr="000F0618">
        <w:t xml:space="preserve">Vyjádření dotčených orgánů státní správy a samosprávy mající vazbu na </w:t>
      </w:r>
      <w:r w:rsidR="00797B12" w:rsidRPr="000F0618">
        <w:t>bezpečnosti a ochrany zdraví při práci a požární ochrany</w:t>
      </w:r>
      <w:r w:rsidR="00333E54" w:rsidRPr="000F0618">
        <w:t>.</w:t>
      </w:r>
      <w:r w:rsidR="00797B12" w:rsidRPr="000F0618">
        <w:t xml:space="preserve"> Jednotlivá vyjádření jsou součástí přílohy E Dokladová část.</w:t>
      </w:r>
    </w:p>
    <w:p w14:paraId="7EE888CE" w14:textId="77777777" w:rsidR="00E847EA" w:rsidRDefault="00E847EA" w:rsidP="00536F25">
      <w:pPr>
        <w:pStyle w:val="Nadpis2"/>
        <w:spacing w:line="276" w:lineRule="auto"/>
        <w:jc w:val="both"/>
      </w:pPr>
      <w:bookmarkStart w:id="12" w:name="_Toc62119329"/>
      <w:r w:rsidRPr="00E847EA">
        <w:t>údaje o zpracovateli projektové dokumentace</w:t>
      </w:r>
      <w:bookmarkEnd w:id="12"/>
    </w:p>
    <w:p w14:paraId="39D53668" w14:textId="77777777" w:rsidR="00E847EA" w:rsidRDefault="00E847EA" w:rsidP="004D75E0">
      <w:pPr>
        <w:pStyle w:val="Nadpis3"/>
        <w:numPr>
          <w:ilvl w:val="0"/>
          <w:numId w:val="9"/>
        </w:numPr>
        <w:spacing w:line="276" w:lineRule="auto"/>
        <w:ind w:left="357" w:hanging="357"/>
      </w:pPr>
      <w:bookmarkStart w:id="13" w:name="_Toc62119330"/>
      <w:r w:rsidRPr="00E847EA">
        <w:t>jméno, identifikační číslo osoby, bylo-li přiděleno,</w:t>
      </w:r>
      <w:r>
        <w:t xml:space="preserve"> a sídlo/adresa místa bydliště</w:t>
      </w:r>
      <w:r w:rsidR="009659EB">
        <w:t>,</w:t>
      </w:r>
      <w:bookmarkEnd w:id="13"/>
    </w:p>
    <w:p w14:paraId="4394F917" w14:textId="77777777" w:rsidR="002751D9" w:rsidRDefault="002751D9" w:rsidP="002751D9">
      <w:pPr>
        <w:spacing w:line="276" w:lineRule="auto"/>
      </w:pPr>
      <w:r>
        <w:t>Jméno, příjmení firma:</w:t>
      </w:r>
      <w:r>
        <w:tab/>
      </w:r>
      <w:r w:rsidRPr="00D20B32">
        <w:t>AQUAS vodní díla s.r.o.</w:t>
      </w:r>
    </w:p>
    <w:p w14:paraId="4524C1DE" w14:textId="77777777" w:rsidR="002751D9" w:rsidRDefault="002751D9" w:rsidP="002751D9">
      <w:pPr>
        <w:spacing w:line="276" w:lineRule="auto"/>
      </w:pPr>
      <w:r>
        <w:t xml:space="preserve">Sídlo: </w:t>
      </w:r>
      <w:r>
        <w:tab/>
      </w:r>
      <w:r>
        <w:tab/>
      </w:r>
      <w:r>
        <w:tab/>
      </w:r>
      <w:r>
        <w:tab/>
      </w:r>
      <w:r w:rsidRPr="00D20B32">
        <w:t>Podzimní 2a,</w:t>
      </w:r>
      <w:r>
        <w:t xml:space="preserve"> </w:t>
      </w:r>
      <w:r w:rsidRPr="00D20B32">
        <w:t>614 00 Brno – Maloměřice</w:t>
      </w:r>
      <w:r>
        <w:t>.</w:t>
      </w:r>
    </w:p>
    <w:p w14:paraId="2E2E4BAC" w14:textId="77777777" w:rsidR="002751D9" w:rsidRDefault="002751D9" w:rsidP="002751D9">
      <w:pPr>
        <w:spacing w:line="276" w:lineRule="auto"/>
      </w:pPr>
      <w:r>
        <w:t xml:space="preserve">IČ: </w:t>
      </w:r>
      <w:r>
        <w:tab/>
      </w:r>
      <w:r>
        <w:tab/>
      </w:r>
      <w:r>
        <w:tab/>
      </w:r>
      <w:r>
        <w:tab/>
      </w:r>
      <w:r w:rsidRPr="00D20B32">
        <w:t>606</w:t>
      </w:r>
      <w:r>
        <w:t xml:space="preserve"> </w:t>
      </w:r>
      <w:r w:rsidRPr="00D20B32">
        <w:t>97</w:t>
      </w:r>
      <w:r>
        <w:t> </w:t>
      </w:r>
      <w:r w:rsidRPr="00D20B32">
        <w:t>539</w:t>
      </w:r>
    </w:p>
    <w:p w14:paraId="4119E026" w14:textId="77777777" w:rsidR="009659EB" w:rsidRDefault="009659EB" w:rsidP="00536F25">
      <w:pPr>
        <w:pStyle w:val="Nadpis3"/>
        <w:spacing w:line="276" w:lineRule="auto"/>
      </w:pPr>
      <w:bookmarkStart w:id="14" w:name="_Toc62119331"/>
      <w:r w:rsidRPr="009659EB">
        <w:t>jméno hlavního projektanta včetně čísla, pod kterým je zapsán v evidenci autorizovaných osob vedené Českou komorou architektů nebo Českou komorou autorizovaných inženýrů a techniků činných ve výstavbě, s vyznačeným oborem, popřípadě specializací jeho au</w:t>
      </w:r>
      <w:r>
        <w:t>torizace</w:t>
      </w:r>
      <w:r w:rsidR="007E2F46">
        <w:t>,</w:t>
      </w:r>
      <w:bookmarkEnd w:id="14"/>
    </w:p>
    <w:p w14:paraId="18B8E368" w14:textId="77777777" w:rsidR="002D0DAE" w:rsidRDefault="002D0DAE" w:rsidP="002D0DAE">
      <w:pPr>
        <w:spacing w:line="276" w:lineRule="auto"/>
      </w:pPr>
      <w:r>
        <w:t>Jméno, příjmení firma:</w:t>
      </w:r>
      <w:r>
        <w:tab/>
      </w:r>
      <w:r w:rsidR="00CB4048" w:rsidRPr="00CB4048">
        <w:t>Ing. Vladimír Záhorský</w:t>
      </w:r>
      <w:r w:rsidR="00CB4048">
        <w:t>.</w:t>
      </w:r>
    </w:p>
    <w:p w14:paraId="07F8B8D8" w14:textId="77777777" w:rsidR="002D0DAE" w:rsidRDefault="002D0DAE" w:rsidP="002D0DAE">
      <w:pPr>
        <w:spacing w:line="276" w:lineRule="auto"/>
      </w:pPr>
      <w:r>
        <w:t xml:space="preserve">Číslo autorizace: </w:t>
      </w:r>
      <w:r>
        <w:tab/>
      </w:r>
      <w:r>
        <w:tab/>
      </w:r>
      <w:r w:rsidR="001B6456" w:rsidRPr="001B6456">
        <w:t xml:space="preserve">ČKAIT </w:t>
      </w:r>
      <w:r w:rsidR="00CB4048" w:rsidRPr="00CB4048">
        <w:t>1004393</w:t>
      </w:r>
      <w:r w:rsidR="001B6456">
        <w:t>.</w:t>
      </w:r>
    </w:p>
    <w:p w14:paraId="6BD7E273" w14:textId="77777777" w:rsidR="007E2F46" w:rsidRDefault="007E2F46" w:rsidP="00536F25">
      <w:pPr>
        <w:pStyle w:val="Nadpis3"/>
        <w:spacing w:line="276" w:lineRule="auto"/>
      </w:pPr>
      <w:bookmarkStart w:id="15" w:name="_Toc62119332"/>
      <w:r w:rsidRPr="007E2F46">
        <w:t>údaje o zadavateli stavby</w:t>
      </w:r>
      <w:r>
        <w:t>,</w:t>
      </w:r>
      <w:bookmarkEnd w:id="15"/>
    </w:p>
    <w:p w14:paraId="54174785" w14:textId="77777777" w:rsidR="007D791C" w:rsidRDefault="007E2F46" w:rsidP="007D791C">
      <w:pPr>
        <w:spacing w:line="276" w:lineRule="auto"/>
      </w:pPr>
      <w:r w:rsidRPr="00C32A4C">
        <w:t>Jméno, příjmení, firma:</w:t>
      </w:r>
      <w:r w:rsidRPr="00C32A4C">
        <w:tab/>
      </w:r>
      <w:r w:rsidR="00740A3E">
        <w:t>Povodí Moravy, s.p.</w:t>
      </w:r>
      <w:r w:rsidR="007D791C">
        <w:t>,</w:t>
      </w:r>
    </w:p>
    <w:p w14:paraId="1C1F88F8" w14:textId="493B4648" w:rsidR="007E2F46" w:rsidRPr="00C32A4C" w:rsidRDefault="007E2F46" w:rsidP="00536F25">
      <w:pPr>
        <w:spacing w:line="276" w:lineRule="auto"/>
      </w:pPr>
      <w:r w:rsidRPr="00C32A4C">
        <w:t xml:space="preserve">Sídlo: </w:t>
      </w:r>
      <w:r w:rsidRPr="00C32A4C">
        <w:tab/>
      </w:r>
      <w:r w:rsidRPr="00C32A4C">
        <w:tab/>
      </w:r>
      <w:r w:rsidRPr="00C32A4C">
        <w:tab/>
      </w:r>
      <w:r w:rsidRPr="00C32A4C">
        <w:tab/>
      </w:r>
      <w:r w:rsidR="00740A3E" w:rsidRPr="00740A3E">
        <w:t>Dřevařská 11, 60</w:t>
      </w:r>
      <w:r w:rsidR="0076278F">
        <w:t>2 00</w:t>
      </w:r>
      <w:r w:rsidR="00740A3E" w:rsidRPr="00740A3E">
        <w:t xml:space="preserve"> Brno</w:t>
      </w:r>
      <w:r w:rsidR="00225329">
        <w:t>.</w:t>
      </w:r>
    </w:p>
    <w:p w14:paraId="00D648CC" w14:textId="77777777" w:rsidR="007E2F46" w:rsidRDefault="007E2F46" w:rsidP="00536F25">
      <w:pPr>
        <w:spacing w:line="276" w:lineRule="auto"/>
      </w:pPr>
      <w:r w:rsidRPr="00C32A4C">
        <w:t>IČ:</w:t>
      </w:r>
      <w:r w:rsidRPr="00C32A4C">
        <w:tab/>
      </w:r>
      <w:r w:rsidRPr="00C32A4C">
        <w:tab/>
      </w:r>
      <w:r w:rsidRPr="00C32A4C">
        <w:tab/>
      </w:r>
      <w:r w:rsidRPr="00C32A4C">
        <w:tab/>
      </w:r>
      <w:r w:rsidR="00740A3E" w:rsidRPr="00740A3E">
        <w:t>708</w:t>
      </w:r>
      <w:r w:rsidR="00740A3E">
        <w:t xml:space="preserve"> </w:t>
      </w:r>
      <w:r w:rsidR="00740A3E" w:rsidRPr="00740A3E">
        <w:t>90</w:t>
      </w:r>
      <w:r w:rsidR="00740A3E">
        <w:t xml:space="preserve"> </w:t>
      </w:r>
      <w:r w:rsidR="00740A3E" w:rsidRPr="00740A3E">
        <w:t>013</w:t>
      </w:r>
      <w:r w:rsidR="00225329">
        <w:t>.</w:t>
      </w:r>
    </w:p>
    <w:p w14:paraId="37B35E27" w14:textId="77777777" w:rsidR="00C12394" w:rsidRDefault="00C12394" w:rsidP="00536F25">
      <w:pPr>
        <w:pStyle w:val="Nadpis3"/>
        <w:spacing w:line="276" w:lineRule="auto"/>
      </w:pPr>
      <w:bookmarkStart w:id="16" w:name="_Toc62119333"/>
      <w:r w:rsidRPr="00C12394">
        <w:t>údaje o koordinátorovi BOZP při přípravě stavby</w:t>
      </w:r>
      <w:r>
        <w:t>,</w:t>
      </w:r>
      <w:bookmarkEnd w:id="16"/>
    </w:p>
    <w:p w14:paraId="772FBFCE" w14:textId="77777777" w:rsidR="003C43E0" w:rsidRPr="003C43E0" w:rsidRDefault="003C43E0" w:rsidP="003C43E0">
      <w:pPr>
        <w:spacing w:line="276" w:lineRule="auto"/>
        <w:rPr>
          <w:bCs/>
        </w:rPr>
      </w:pPr>
      <w:r w:rsidRPr="003C43E0">
        <w:rPr>
          <w:bCs/>
        </w:rPr>
        <w:t>Jméno, příjmení, firma:</w:t>
      </w:r>
      <w:r w:rsidRPr="003C43E0">
        <w:rPr>
          <w:bCs/>
        </w:rPr>
        <w:tab/>
        <w:t xml:space="preserve">Ing. Jiří Sedláček, </w:t>
      </w:r>
    </w:p>
    <w:p w14:paraId="7DDE2BA2" w14:textId="77777777" w:rsidR="003C43E0" w:rsidRPr="003C43E0" w:rsidRDefault="003C43E0" w:rsidP="003C43E0">
      <w:pPr>
        <w:spacing w:line="276" w:lineRule="auto"/>
        <w:rPr>
          <w:bCs/>
        </w:rPr>
      </w:pPr>
      <w:r w:rsidRPr="003C43E0">
        <w:rPr>
          <w:bCs/>
        </w:rPr>
        <w:t xml:space="preserve">Sídlo: </w:t>
      </w:r>
      <w:r w:rsidRPr="003C43E0">
        <w:rPr>
          <w:bCs/>
        </w:rPr>
        <w:tab/>
      </w:r>
      <w:r w:rsidRPr="003C43E0">
        <w:rPr>
          <w:bCs/>
        </w:rPr>
        <w:tab/>
      </w:r>
      <w:r w:rsidRPr="003C43E0">
        <w:rPr>
          <w:bCs/>
        </w:rPr>
        <w:tab/>
      </w:r>
      <w:r w:rsidRPr="003C43E0">
        <w:rPr>
          <w:bCs/>
        </w:rPr>
        <w:tab/>
        <w:t xml:space="preserve">U Kříže 975/1, 674 01 Třebíč, </w:t>
      </w:r>
    </w:p>
    <w:p w14:paraId="4F3CD1F9" w14:textId="77777777" w:rsidR="003C43E0" w:rsidRPr="003C43E0" w:rsidRDefault="003C43E0" w:rsidP="003C43E0">
      <w:pPr>
        <w:spacing w:line="276" w:lineRule="auto"/>
        <w:rPr>
          <w:bCs/>
        </w:rPr>
      </w:pPr>
      <w:r w:rsidRPr="003C43E0">
        <w:rPr>
          <w:bCs/>
        </w:rPr>
        <w:t>IČ:</w:t>
      </w:r>
      <w:r w:rsidRPr="003C43E0">
        <w:rPr>
          <w:bCs/>
        </w:rPr>
        <w:tab/>
      </w:r>
      <w:r w:rsidRPr="003C43E0">
        <w:rPr>
          <w:bCs/>
        </w:rPr>
        <w:tab/>
      </w:r>
      <w:r w:rsidRPr="003C43E0">
        <w:rPr>
          <w:bCs/>
        </w:rPr>
        <w:tab/>
      </w:r>
      <w:r w:rsidRPr="003C43E0">
        <w:rPr>
          <w:bCs/>
        </w:rPr>
        <w:tab/>
        <w:t>88 34 12 41</w:t>
      </w:r>
      <w:r w:rsidR="009E785F">
        <w:rPr>
          <w:bCs/>
        </w:rPr>
        <w:t>,</w:t>
      </w:r>
    </w:p>
    <w:p w14:paraId="6B501B7D" w14:textId="77777777" w:rsidR="003C43E0" w:rsidRPr="003C43E0" w:rsidRDefault="003C43E0" w:rsidP="003C43E0">
      <w:pPr>
        <w:spacing w:line="276" w:lineRule="auto"/>
        <w:rPr>
          <w:bCs/>
        </w:rPr>
      </w:pPr>
      <w:r w:rsidRPr="003C43E0">
        <w:rPr>
          <w:bCs/>
        </w:rPr>
        <w:t>Osvědčení: Reg.č.:</w:t>
      </w:r>
      <w:r w:rsidRPr="003C43E0">
        <w:rPr>
          <w:bCs/>
        </w:rPr>
        <w:tab/>
      </w:r>
      <w:r w:rsidRPr="003C43E0">
        <w:rPr>
          <w:bCs/>
        </w:rPr>
        <w:tab/>
        <w:t>ITI/574/KOO/2017</w:t>
      </w:r>
      <w:r w:rsidR="009E785F">
        <w:rPr>
          <w:bCs/>
        </w:rPr>
        <w:t>,</w:t>
      </w:r>
    </w:p>
    <w:p w14:paraId="7B3B8909" w14:textId="77777777" w:rsidR="003C43E0" w:rsidRPr="003C43E0" w:rsidRDefault="003C43E0" w:rsidP="003C43E0">
      <w:pPr>
        <w:spacing w:line="276" w:lineRule="auto"/>
        <w:rPr>
          <w:bCs/>
        </w:rPr>
      </w:pPr>
      <w:r w:rsidRPr="003C43E0">
        <w:rPr>
          <w:bCs/>
        </w:rPr>
        <w:t>Tel.:</w:t>
      </w:r>
      <w:r w:rsidRPr="003C43E0">
        <w:rPr>
          <w:bCs/>
        </w:rPr>
        <w:tab/>
      </w:r>
      <w:r w:rsidRPr="003C43E0">
        <w:rPr>
          <w:bCs/>
        </w:rPr>
        <w:tab/>
      </w:r>
      <w:r w:rsidRPr="003C43E0">
        <w:rPr>
          <w:bCs/>
        </w:rPr>
        <w:tab/>
      </w:r>
      <w:r w:rsidRPr="003C43E0">
        <w:rPr>
          <w:bCs/>
        </w:rPr>
        <w:tab/>
        <w:t>+420 776 855</w:t>
      </w:r>
      <w:r w:rsidR="009E785F">
        <w:rPr>
          <w:bCs/>
        </w:rPr>
        <w:t> </w:t>
      </w:r>
      <w:r w:rsidRPr="003C43E0">
        <w:rPr>
          <w:bCs/>
        </w:rPr>
        <w:t>579</w:t>
      </w:r>
      <w:r w:rsidR="009E785F">
        <w:rPr>
          <w:bCs/>
        </w:rPr>
        <w:t>,</w:t>
      </w:r>
    </w:p>
    <w:p w14:paraId="36051D93" w14:textId="77777777" w:rsidR="003C43E0" w:rsidRPr="003C43E0" w:rsidRDefault="003C43E0" w:rsidP="003C43E0">
      <w:pPr>
        <w:spacing w:line="276" w:lineRule="auto"/>
        <w:rPr>
          <w:bCs/>
        </w:rPr>
      </w:pPr>
      <w:r w:rsidRPr="003C43E0">
        <w:rPr>
          <w:bCs/>
        </w:rPr>
        <w:t>Email:</w:t>
      </w:r>
      <w:r w:rsidRPr="003C43E0">
        <w:rPr>
          <w:bCs/>
        </w:rPr>
        <w:tab/>
      </w:r>
      <w:r w:rsidRPr="003C43E0">
        <w:rPr>
          <w:bCs/>
        </w:rPr>
        <w:tab/>
      </w:r>
      <w:r w:rsidRPr="003C43E0">
        <w:rPr>
          <w:bCs/>
        </w:rPr>
        <w:tab/>
      </w:r>
      <w:r w:rsidRPr="003C43E0">
        <w:rPr>
          <w:bCs/>
        </w:rPr>
        <w:tab/>
        <w:t>projektsestav@gmail.com</w:t>
      </w:r>
    </w:p>
    <w:p w14:paraId="7D4C5B41" w14:textId="77777777" w:rsidR="00C12394" w:rsidRDefault="00C12394" w:rsidP="00536F25">
      <w:pPr>
        <w:pStyle w:val="Nadpis3"/>
        <w:spacing w:line="276" w:lineRule="auto"/>
      </w:pPr>
      <w:bookmarkStart w:id="17" w:name="_Toc62119334"/>
      <w:r w:rsidRPr="00C12394">
        <w:lastRenderedPageBreak/>
        <w:t>údaje o koordinátorovi BOZP při realizaci stavby</w:t>
      </w:r>
      <w:r>
        <w:t>,</w:t>
      </w:r>
      <w:bookmarkEnd w:id="17"/>
    </w:p>
    <w:p w14:paraId="7555B80F" w14:textId="77777777" w:rsidR="00CB4048" w:rsidRDefault="00CB4048" w:rsidP="00CB4048">
      <w:pPr>
        <w:spacing w:line="276" w:lineRule="auto"/>
      </w:pPr>
      <w:r>
        <w:rPr>
          <w:i/>
        </w:rPr>
        <w:t>Bude upřesněn</w:t>
      </w:r>
      <w:r w:rsidRPr="00F50A10">
        <w:rPr>
          <w:i/>
        </w:rPr>
        <w:t xml:space="preserve"> v plánu BOZP při realizaci stavby.</w:t>
      </w:r>
    </w:p>
    <w:p w14:paraId="74830391" w14:textId="77777777" w:rsidR="00C12394" w:rsidRDefault="00C12394" w:rsidP="00536F25">
      <w:pPr>
        <w:pStyle w:val="Nadpis3"/>
        <w:spacing w:line="276" w:lineRule="auto"/>
      </w:pPr>
      <w:bookmarkStart w:id="18" w:name="_Toc62119335"/>
      <w:r w:rsidRPr="00C12394">
        <w:t>údaje o stavebním dozoru</w:t>
      </w:r>
      <w:r>
        <w:t>,</w:t>
      </w:r>
      <w:bookmarkEnd w:id="18"/>
    </w:p>
    <w:p w14:paraId="612CD613" w14:textId="77777777" w:rsidR="00F92376" w:rsidRPr="005C7172" w:rsidRDefault="005C7172" w:rsidP="005C7172">
      <w:pPr>
        <w:spacing w:line="276" w:lineRule="auto"/>
        <w:rPr>
          <w:i/>
        </w:rPr>
      </w:pPr>
      <w:r w:rsidRPr="005C7172">
        <w:rPr>
          <w:i/>
        </w:rPr>
        <w:t xml:space="preserve">Stavební i technický </w:t>
      </w:r>
      <w:r w:rsidR="00FC42A6" w:rsidRPr="005C7172">
        <w:rPr>
          <w:i/>
        </w:rPr>
        <w:t>dozor investora</w:t>
      </w:r>
      <w:r w:rsidRPr="005C7172">
        <w:rPr>
          <w:i/>
        </w:rPr>
        <w:t xml:space="preserve"> b</w:t>
      </w:r>
      <w:r w:rsidR="00F92376" w:rsidRPr="005C7172">
        <w:rPr>
          <w:i/>
        </w:rPr>
        <w:t>ude upřesněn v Plánu BOZP při realizaci stavby</w:t>
      </w:r>
      <w:r w:rsidRPr="005C7172">
        <w:rPr>
          <w:i/>
        </w:rPr>
        <w:t>.</w:t>
      </w:r>
    </w:p>
    <w:p w14:paraId="101D6F3F" w14:textId="77777777" w:rsidR="00C12394" w:rsidRPr="00C12394" w:rsidRDefault="00C12394" w:rsidP="00536F25">
      <w:pPr>
        <w:pStyle w:val="Nadpis3"/>
        <w:spacing w:line="276" w:lineRule="auto"/>
      </w:pPr>
      <w:bookmarkStart w:id="19" w:name="_Toc62119336"/>
      <w:r w:rsidRPr="00C12394">
        <w:t>údaje o zhotoviteli</w:t>
      </w:r>
      <w:bookmarkEnd w:id="19"/>
    </w:p>
    <w:p w14:paraId="54417D48" w14:textId="77777777" w:rsidR="00806655" w:rsidRPr="005C7172" w:rsidRDefault="00F92376" w:rsidP="00F92376">
      <w:pPr>
        <w:spacing w:line="276" w:lineRule="auto"/>
        <w:rPr>
          <w:i/>
          <w:highlight w:val="yellow"/>
        </w:rPr>
      </w:pPr>
      <w:r w:rsidRPr="005C7172">
        <w:rPr>
          <w:i/>
        </w:rPr>
        <w:t>Bude určen na základě výběrového řízení a upřesněn v Plánu BOZP při realizaci stavby.</w:t>
      </w:r>
    </w:p>
    <w:p w14:paraId="6F70123D" w14:textId="77777777" w:rsidR="000B7499" w:rsidRDefault="00C12394" w:rsidP="00536F25">
      <w:pPr>
        <w:pStyle w:val="Nadpis1"/>
        <w:spacing w:line="276" w:lineRule="auto"/>
      </w:pPr>
      <w:bookmarkStart w:id="20" w:name="_Toc62119337"/>
      <w:r w:rsidRPr="00C12394">
        <w:t>Situační výkres stavby</w:t>
      </w:r>
      <w:bookmarkEnd w:id="20"/>
    </w:p>
    <w:p w14:paraId="39789B42" w14:textId="77777777" w:rsidR="001A2338" w:rsidRDefault="001A2338" w:rsidP="00536F25">
      <w:pPr>
        <w:spacing w:line="276" w:lineRule="auto"/>
      </w:pPr>
      <w:r>
        <w:t>Nedílnou součástí projektové dokumentace, je situace stavby, ze které jsou patrné všechny náležitosti. Vjezd a výjezd ze staveniště, rozsah a oplocení staveniště, umístnění jednotlivých stavebních objektů, zařízení staveniště, prostředků pro první pomoc, havarijních prostředků a WC.</w:t>
      </w:r>
    </w:p>
    <w:p w14:paraId="62E8F86F" w14:textId="77777777" w:rsidR="001A2338" w:rsidRPr="000F0618" w:rsidRDefault="001A2338" w:rsidP="00536F25">
      <w:pPr>
        <w:spacing w:line="276" w:lineRule="auto"/>
      </w:pPr>
      <w:r w:rsidRPr="000F0618">
        <w:t xml:space="preserve">Dále podrobně viz projektová dokumentace stavby </w:t>
      </w:r>
      <w:r w:rsidR="00423EA4" w:rsidRPr="000F0618">
        <w:t>část C</w:t>
      </w:r>
      <w:r w:rsidRPr="000F0618">
        <w:t xml:space="preserve"> situační výkresy.</w:t>
      </w:r>
    </w:p>
    <w:p w14:paraId="1E8FA2C7" w14:textId="77777777" w:rsidR="00FD1BCB" w:rsidRDefault="00FD1BCB" w:rsidP="00536F25">
      <w:pPr>
        <w:spacing w:line="276" w:lineRule="auto"/>
      </w:pPr>
      <w:r w:rsidRPr="000F0618">
        <w:t xml:space="preserve">Situační plán stavby </w:t>
      </w:r>
      <w:r w:rsidR="005C7172">
        <w:t xml:space="preserve">viz PD C. Situační </w:t>
      </w:r>
      <w:r w:rsidR="001B6456">
        <w:t>v</w:t>
      </w:r>
      <w:r w:rsidR="005C7172">
        <w:t>ýkresy stavby.</w:t>
      </w:r>
    </w:p>
    <w:p w14:paraId="076467B7" w14:textId="77777777" w:rsidR="00FD1BCB" w:rsidRDefault="00FD1BCB" w:rsidP="00536F25">
      <w:pPr>
        <w:pStyle w:val="Nadpis1"/>
        <w:spacing w:line="276" w:lineRule="auto"/>
      </w:pPr>
      <w:r>
        <w:t xml:space="preserve"> </w:t>
      </w:r>
      <w:bookmarkStart w:id="21" w:name="_Toc62119338"/>
      <w:r w:rsidRPr="00FD1BCB">
        <w:t>Požadavky na obsah plánu</w:t>
      </w:r>
      <w:bookmarkEnd w:id="21"/>
    </w:p>
    <w:p w14:paraId="31EB8C88" w14:textId="77777777" w:rsidR="00FD1BCB" w:rsidRPr="001A2338" w:rsidRDefault="00FD1BCB" w:rsidP="00493E84">
      <w:pPr>
        <w:pStyle w:val="Nadpis2"/>
        <w:numPr>
          <w:ilvl w:val="0"/>
          <w:numId w:val="10"/>
        </w:numPr>
        <w:spacing w:line="276" w:lineRule="auto"/>
        <w:jc w:val="both"/>
      </w:pPr>
      <w:bookmarkStart w:id="22" w:name="_Toc62119339"/>
      <w:r w:rsidRPr="001A2338">
        <w:t>základní informace o rozhodnutích týkajících se stavby a podmínkách stanovených v rozhodnutích a v projektové dokumentaci stavby pro její provádění z hlediska bezpečnosti a</w:t>
      </w:r>
      <w:r w:rsidR="00225329">
        <w:t> </w:t>
      </w:r>
      <w:r w:rsidRPr="001A2338">
        <w:t xml:space="preserve">ochrany zdraví při práci na staveništi a soupis dokumentů, </w:t>
      </w:r>
      <w:r w:rsidRPr="001A2338">
        <w:tab/>
        <w:t>týkajících se stavby, na základě kterých byla stavba povolena, včetně označení příslušného stavebního úřadu nebo autorizovaného inspektora,</w:t>
      </w:r>
      <w:bookmarkEnd w:id="22"/>
    </w:p>
    <w:p w14:paraId="347B07F6" w14:textId="77777777" w:rsidR="001A2338" w:rsidRPr="000F0618" w:rsidRDefault="001A2338" w:rsidP="004D75E0">
      <w:pPr>
        <w:pStyle w:val="Odstavecseseznamem"/>
        <w:numPr>
          <w:ilvl w:val="0"/>
          <w:numId w:val="8"/>
        </w:numPr>
        <w:spacing w:line="276" w:lineRule="auto"/>
        <w:ind w:left="1134" w:hanging="425"/>
      </w:pPr>
      <w:r w:rsidRPr="000F0618">
        <w:t xml:space="preserve">Jednotlivá vyjádření dotčených orgánů – jednotlivá vyjádření </w:t>
      </w:r>
      <w:r w:rsidR="000E7033" w:rsidRPr="000F0618">
        <w:t>viz E.</w:t>
      </w:r>
      <w:r w:rsidR="00CB4048">
        <w:t xml:space="preserve"> </w:t>
      </w:r>
      <w:r w:rsidR="000E7033" w:rsidRPr="000F0618">
        <w:t>1 dokladová část PD.</w:t>
      </w:r>
    </w:p>
    <w:p w14:paraId="6EED37F0" w14:textId="77777777" w:rsidR="001A2338" w:rsidRPr="000F0618" w:rsidRDefault="001A2338" w:rsidP="004D75E0">
      <w:pPr>
        <w:pStyle w:val="Odstavecseseznamem"/>
        <w:numPr>
          <w:ilvl w:val="0"/>
          <w:numId w:val="8"/>
        </w:numPr>
        <w:spacing w:line="276" w:lineRule="auto"/>
        <w:ind w:left="1134" w:hanging="425"/>
      </w:pPr>
      <w:r w:rsidRPr="000F0618">
        <w:t>Další podmínky viz projektová dokumentace stavby.</w:t>
      </w:r>
    </w:p>
    <w:p w14:paraId="1D87EEA5" w14:textId="77777777" w:rsidR="00801191" w:rsidRDefault="00FD1BCB" w:rsidP="00536F25">
      <w:pPr>
        <w:pStyle w:val="Nadpis2"/>
        <w:spacing w:line="276" w:lineRule="auto"/>
        <w:jc w:val="both"/>
      </w:pPr>
      <w:bookmarkStart w:id="23" w:name="_Toc62119340"/>
      <w:r w:rsidRPr="00FD1BCB">
        <w:lastRenderedPageBreak/>
        <w:t xml:space="preserve">postupy na staveništi řešící a specifikující jednotlivá opatření </w:t>
      </w:r>
      <w:r w:rsidRPr="00FD1BCB">
        <w:tab/>
        <w:t xml:space="preserve">vyplývající z platných právních předpisů, s ohledem na místní </w:t>
      </w:r>
      <w:r w:rsidRPr="00FD1BCB">
        <w:tab/>
        <w:t>podmínky ve vazbě na předpok</w:t>
      </w:r>
      <w:r>
        <w:t xml:space="preserve">ládaný časový průběh prací při </w:t>
      </w:r>
      <w:r w:rsidRPr="00FD1BCB">
        <w:t>realizaci dané stavby, jedná se o:</w:t>
      </w:r>
      <w:bookmarkEnd w:id="23"/>
    </w:p>
    <w:p w14:paraId="02DAFE8C" w14:textId="77777777" w:rsidR="00FD1BCB" w:rsidRDefault="00FD1BCB" w:rsidP="00493E84">
      <w:pPr>
        <w:pStyle w:val="Nadpis3"/>
        <w:numPr>
          <w:ilvl w:val="0"/>
          <w:numId w:val="11"/>
        </w:numPr>
        <w:spacing w:line="276" w:lineRule="auto"/>
        <w:ind w:left="426" w:hanging="426"/>
      </w:pPr>
      <w:bookmarkStart w:id="24" w:name="_Toc62119341"/>
      <w:r w:rsidRPr="00FD1BCB">
        <w:t>zajištění oplocení, ohrazení stavby, vstupů a vjezdů na staveniště, prostor pro skladování a manipulaci s materiálem,</w:t>
      </w:r>
      <w:bookmarkEnd w:id="24"/>
    </w:p>
    <w:p w14:paraId="2663E2BB" w14:textId="77777777" w:rsidR="000E7033" w:rsidRDefault="000E7033" w:rsidP="000E7033">
      <w:pPr>
        <w:spacing w:line="276" w:lineRule="auto"/>
      </w:pPr>
      <w:r w:rsidRPr="00AF1A9B">
        <w:t>Staveniště</w:t>
      </w:r>
      <w:r w:rsidR="000C674D">
        <w:t xml:space="preserve"> a prostory pro skladování budou</w:t>
      </w:r>
      <w:r>
        <w:t xml:space="preserve"> v zastavěném území</w:t>
      </w:r>
      <w:r w:rsidRPr="00AF1A9B">
        <w:t xml:space="preserve"> po celém obvodu oplocen</w:t>
      </w:r>
      <w:r w:rsidR="000C674D">
        <w:t>y</w:t>
      </w:r>
      <w:r w:rsidRPr="00AF1A9B">
        <w:t xml:space="preserve"> a vyznačen</w:t>
      </w:r>
      <w:r w:rsidR="000C674D">
        <w:t>y</w:t>
      </w:r>
      <w:r>
        <w:t xml:space="preserve"> – viz </w:t>
      </w:r>
      <w:r w:rsidRPr="00E61230">
        <w:rPr>
          <w:i/>
        </w:rPr>
        <w:t>NV</w:t>
      </w:r>
      <w:r w:rsidR="009A47CF">
        <w:rPr>
          <w:i/>
        </w:rPr>
        <w:t> č.</w:t>
      </w:r>
      <w:r w:rsidRPr="00E61230">
        <w:rPr>
          <w:i/>
        </w:rPr>
        <w:t>591/2006 sb. Nařízení vlády o bližších minimálních požadavcích na bezpečnost a ochranu zdraví při práci na staveništích, Příloha č. 1</w:t>
      </w:r>
      <w:r>
        <w:t xml:space="preserve"> </w:t>
      </w:r>
      <w:r w:rsidRPr="009F14F6">
        <w:rPr>
          <w:i/>
        </w:rPr>
        <w:t>a) staveniště v zastavěném území musí být na jeho hranici souvisle oploceno do výšky nejméně 1,8 m.</w:t>
      </w:r>
      <w:r>
        <w:t xml:space="preserve"> Výška oplocení musí být minimálně 1,8m, které na sebe bude navazovat a budou spojeny v horní i dolní části svorkami pro pevnost oplocení. </w:t>
      </w:r>
    </w:p>
    <w:p w14:paraId="60FDD74E" w14:textId="77777777" w:rsidR="0058122A" w:rsidRDefault="00611DAC" w:rsidP="0058122A">
      <w:pPr>
        <w:spacing w:line="276" w:lineRule="auto"/>
      </w:pPr>
      <w:r w:rsidRPr="0058122A">
        <w:t>Příjezd na staveniště je po stávajících příjezdových cestách</w:t>
      </w:r>
      <w:r w:rsidR="00D37909" w:rsidRPr="0058122A">
        <w:t xml:space="preserve"> k.ú. </w:t>
      </w:r>
      <w:r w:rsidR="00640582">
        <w:t>Řimice</w:t>
      </w:r>
      <w:r w:rsidRPr="0058122A">
        <w:t xml:space="preserve">, </w:t>
      </w:r>
      <w:r w:rsidR="00640582" w:rsidRPr="00640582">
        <w:t>po pozemcích parc. č. 665/3, 665/2, 664/2, 663 a 662/1 v k.ú. Řimice, v majetku vlastníka MVE (UNIPOL spol. s r.o.)</w:t>
      </w:r>
      <w:r w:rsidRPr="0058122A">
        <w:t xml:space="preserve">. </w:t>
      </w:r>
      <w:r w:rsidR="0058122A">
        <w:t>V průběhu stavby nebudou okolní komunikace poškozovány ani znečišťovány.</w:t>
      </w:r>
    </w:p>
    <w:p w14:paraId="0539C519" w14:textId="77777777" w:rsidR="00611DAC" w:rsidRDefault="00611DAC" w:rsidP="0058122A">
      <w:pPr>
        <w:spacing w:line="276" w:lineRule="auto"/>
      </w:pPr>
      <w:r w:rsidRPr="0058122A">
        <w:t>V místě výjezdu ze staveniště nesmí být umisťování žádné předměty nebo jiné překážky, které by zhoršili výhledové podmínky. Je třeba zachovat přístup vlastníkům na své pozemky a zachovat přístup na příjezdových cestách a podél řeky vozidlům HZS, policie zdravotnické pomoci, případně i zásobování.</w:t>
      </w:r>
      <w:r>
        <w:t xml:space="preserve"> </w:t>
      </w:r>
    </w:p>
    <w:p w14:paraId="144B09EE" w14:textId="77777777" w:rsidR="00611DAC" w:rsidRPr="0058122A" w:rsidRDefault="00611DAC" w:rsidP="00611DAC">
      <w:pPr>
        <w:spacing w:line="276" w:lineRule="auto"/>
      </w:pPr>
      <w:r w:rsidRPr="0058122A">
        <w:t>Dodavatel stavby musí zajistit bezpečnost silničního provozu na přilehlých vedlejších a nezpevněných komunikacích. Staveniště a výjezd z něj nutno opatřit nezbytnými omezujícími a výstražnými značkami dopravního řešení.</w:t>
      </w:r>
    </w:p>
    <w:p w14:paraId="1DC8ABA1" w14:textId="77777777" w:rsidR="00640582" w:rsidRDefault="00611DAC" w:rsidP="00640582">
      <w:pPr>
        <w:spacing w:line="276" w:lineRule="auto"/>
      </w:pPr>
      <w:r w:rsidRPr="0058122A">
        <w:t>V případě nutnosti omezení silničního provozu většího než předpokládá tato projektová dokumentace, musí dodavatel stavby požádat příslušný silniční správní úřad o</w:t>
      </w:r>
      <w:r w:rsidR="005C7172" w:rsidRPr="0058122A">
        <w:t> </w:t>
      </w:r>
      <w:r w:rsidRPr="0058122A">
        <w:t>povolení částečného omezení silničního provozu.</w:t>
      </w:r>
    </w:p>
    <w:p w14:paraId="366D13DC" w14:textId="77777777" w:rsidR="000E7033" w:rsidRDefault="000E7033" w:rsidP="00640582">
      <w:pPr>
        <w:spacing w:line="276" w:lineRule="auto"/>
      </w:pPr>
      <w:r w:rsidRPr="0058122A">
        <w:t>Při realizaci je nutné dbát zejména na čistotu vozidel vyjíždějících na veřejnou komunikaci.</w:t>
      </w:r>
      <w:r>
        <w:t xml:space="preserve"> </w:t>
      </w:r>
    </w:p>
    <w:p w14:paraId="119FA6A2" w14:textId="77777777" w:rsidR="000E7033" w:rsidRDefault="000E7033" w:rsidP="000C674D">
      <w:pPr>
        <w:spacing w:line="276" w:lineRule="auto"/>
        <w:rPr>
          <w:i/>
        </w:rPr>
      </w:pPr>
      <w:r>
        <w:t>Na oplocení budou osazeny bezpečnostní značky zákazu vstupu nepovolaným fyzickým osobám</w:t>
      </w:r>
      <w:r w:rsidR="002A515B">
        <w:t xml:space="preserve"> </w:t>
      </w:r>
      <w:r w:rsidR="002A515B" w:rsidRPr="002A515B">
        <w:rPr>
          <w:i/>
        </w:rPr>
        <w:t>dle</w:t>
      </w:r>
      <w:r w:rsidR="002A515B">
        <w:rPr>
          <w:i/>
        </w:rPr>
        <w:t xml:space="preserve"> </w:t>
      </w:r>
      <w:r w:rsidR="002A515B" w:rsidRPr="002A515B">
        <w:rPr>
          <w:i/>
        </w:rPr>
        <w:t>Nařízení vlády č. 375/2017 Sb.</w:t>
      </w:r>
      <w:r w:rsidR="002A515B">
        <w:t xml:space="preserve"> </w:t>
      </w:r>
      <w:r w:rsidR="002A515B" w:rsidRPr="002A515B">
        <w:rPr>
          <w:i/>
        </w:rPr>
        <w:t>o vzhledu, umístění a provedení bezpečnostních značek a značení a zavedení signálů</w:t>
      </w:r>
      <w:r>
        <w:t>, n</w:t>
      </w:r>
      <w:r w:rsidRPr="0024779D">
        <w:t>a všech přístupech a vjezdech ke staveništi, nebo do prostor možného ohrožení vlivem stavební činnosti</w:t>
      </w:r>
      <w:r w:rsidRPr="005F60DE">
        <w:t xml:space="preserve"> viz </w:t>
      </w:r>
      <w:r w:rsidRPr="005F60DE">
        <w:rPr>
          <w:i/>
        </w:rPr>
        <w:t>Příloha č. 5 Další označení stavby.</w:t>
      </w:r>
      <w:r w:rsidR="000C674D">
        <w:rPr>
          <w:i/>
        </w:rPr>
        <w:t xml:space="preserve"> </w:t>
      </w:r>
      <w:r w:rsidR="000C674D" w:rsidRPr="000C674D">
        <w:t>Dále musí být na staveništi umístěna kopie „stavebního povolení“, kopie „oznámení o zahájení prací na OIP“ nebo „informativní tabule o stavbě“. Tyto dokumenty je potřeba umístit na viditelné místo.</w:t>
      </w:r>
    </w:p>
    <w:p w14:paraId="34C841CF" w14:textId="77777777" w:rsidR="000E7033" w:rsidRPr="00486860" w:rsidRDefault="000E7033" w:rsidP="000E7033">
      <w:pPr>
        <w:spacing w:line="276" w:lineRule="auto"/>
        <w:rPr>
          <w:b/>
        </w:rPr>
      </w:pPr>
      <w:r w:rsidRPr="00486860">
        <w:rPr>
          <w:b/>
        </w:rPr>
        <w:t>Za stav vyznačení staveniště odpovídají jednotliví zhotovitelé a jsou povinni po celou dobu výstavby jeho stav kontrolovat a opravovat (doplňovat zábrany, potrhané výstražné pásky, obnovovat zcizené výstražné cedulky).</w:t>
      </w:r>
    </w:p>
    <w:p w14:paraId="01917B71" w14:textId="77777777" w:rsidR="000E7033" w:rsidRDefault="000C674D" w:rsidP="000E7033">
      <w:pPr>
        <w:spacing w:line="276" w:lineRule="auto"/>
        <w:jc w:val="center"/>
      </w:pPr>
      <w:r>
        <w:rPr>
          <w:noProof/>
          <w:lang w:eastAsia="cs-CZ"/>
        </w:rPr>
        <w:lastRenderedPageBreak/>
        <w:drawing>
          <wp:inline distT="0" distB="0" distL="0" distR="0" wp14:anchorId="1397D358" wp14:editId="429382E0">
            <wp:extent cx="1304925" cy="1924050"/>
            <wp:effectExtent l="0" t="0" r="9525" b="0"/>
            <wp:docPr id="5" name="Obrázek 5" descr="F:\BOZP KOORDINÁTOR\nebezpečí úraz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BOZP KOORDINÁTOR\nebezpečí úrazu.jpg"/>
                    <pic:cNvPicPr>
                      <a:picLocks noChangeAspect="1" noChangeArrowheads="1"/>
                    </pic:cNvPicPr>
                  </pic:nvPicPr>
                  <pic:blipFill rotWithShape="1">
                    <a:blip r:embed="rId9">
                      <a:extLst>
                        <a:ext uri="{28A0092B-C50C-407E-A947-70E740481C1C}">
                          <a14:useLocalDpi xmlns:a14="http://schemas.microsoft.com/office/drawing/2010/main" val="0"/>
                        </a:ext>
                      </a:extLst>
                    </a:blip>
                    <a:srcRect l="30944" t="1942" r="31588"/>
                    <a:stretch/>
                  </pic:blipFill>
                  <pic:spPr bwMode="auto">
                    <a:xfrm>
                      <a:off x="0" y="0"/>
                      <a:ext cx="1306926" cy="1927000"/>
                    </a:xfrm>
                    <a:prstGeom prst="rect">
                      <a:avLst/>
                    </a:prstGeom>
                    <a:noFill/>
                    <a:ln>
                      <a:noFill/>
                    </a:ln>
                    <a:extLst>
                      <a:ext uri="{53640926-AAD7-44D8-BBD7-CCE9431645EC}">
                        <a14:shadowObscured xmlns:a14="http://schemas.microsoft.com/office/drawing/2010/main"/>
                      </a:ext>
                    </a:extLst>
                  </pic:spPr>
                </pic:pic>
              </a:graphicData>
            </a:graphic>
          </wp:inline>
        </w:drawing>
      </w:r>
      <w:r>
        <w:tab/>
      </w:r>
      <w:r>
        <w:tab/>
      </w:r>
      <w:r w:rsidR="000E7033">
        <w:rPr>
          <w:noProof/>
          <w:lang w:eastAsia="cs-CZ"/>
        </w:rPr>
        <w:drawing>
          <wp:inline distT="0" distB="0" distL="0" distR="0" wp14:anchorId="3010B626" wp14:editId="0C28A36E">
            <wp:extent cx="1333500" cy="1880094"/>
            <wp:effectExtent l="0" t="0" r="0" b="6350"/>
            <wp:docPr id="41"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35250" cy="1882562"/>
                    </a:xfrm>
                    <a:prstGeom prst="rect">
                      <a:avLst/>
                    </a:prstGeom>
                    <a:noFill/>
                    <a:ln>
                      <a:noFill/>
                    </a:ln>
                  </pic:spPr>
                </pic:pic>
              </a:graphicData>
            </a:graphic>
          </wp:inline>
        </w:drawing>
      </w:r>
      <w:r>
        <w:tab/>
      </w:r>
      <w:r>
        <w:tab/>
      </w:r>
      <w:r>
        <w:rPr>
          <w:noProof/>
          <w:lang w:eastAsia="cs-CZ"/>
        </w:rPr>
        <w:drawing>
          <wp:inline distT="0" distB="0" distL="0" distR="0" wp14:anchorId="0E125B5A" wp14:editId="71473B7F">
            <wp:extent cx="1316574" cy="1876425"/>
            <wp:effectExtent l="0" t="0" r="0" b="0"/>
            <wp:docPr id="8" name="Obrázek 8" descr="F:\BOZP KOORDINÁTOR\používej oop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BOZP KOORDINÁTOR\používej oopp.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32285" r="32284"/>
                    <a:stretch/>
                  </pic:blipFill>
                  <pic:spPr bwMode="auto">
                    <a:xfrm>
                      <a:off x="0" y="0"/>
                      <a:ext cx="1316574" cy="1876425"/>
                    </a:xfrm>
                    <a:prstGeom prst="rect">
                      <a:avLst/>
                    </a:prstGeom>
                    <a:noFill/>
                    <a:ln>
                      <a:noFill/>
                    </a:ln>
                    <a:extLst>
                      <a:ext uri="{53640926-AAD7-44D8-BBD7-CCE9431645EC}">
                        <a14:shadowObscured xmlns:a14="http://schemas.microsoft.com/office/drawing/2010/main"/>
                      </a:ext>
                    </a:extLst>
                  </pic:spPr>
                </pic:pic>
              </a:graphicData>
            </a:graphic>
          </wp:inline>
        </w:drawing>
      </w:r>
    </w:p>
    <w:p w14:paraId="45395E57" w14:textId="77777777" w:rsidR="000E7033" w:rsidRDefault="000E7033" w:rsidP="000E7033">
      <w:pPr>
        <w:spacing w:line="276" w:lineRule="auto"/>
      </w:pPr>
      <w:r>
        <w:t xml:space="preserve">. </w:t>
      </w:r>
    </w:p>
    <w:p w14:paraId="44E5039A" w14:textId="77777777" w:rsidR="000E7033" w:rsidRPr="007F6389" w:rsidRDefault="000E7033" w:rsidP="000E7033">
      <w:pPr>
        <w:pStyle w:val="Odstavecseseznamem"/>
        <w:numPr>
          <w:ilvl w:val="0"/>
          <w:numId w:val="12"/>
        </w:numPr>
        <w:spacing w:before="0" w:after="200" w:line="276" w:lineRule="auto"/>
        <w:jc w:val="left"/>
        <w:rPr>
          <w:b/>
          <w:bCs/>
        </w:rPr>
      </w:pPr>
      <w:r w:rsidRPr="007F6389">
        <w:rPr>
          <w:b/>
          <w:bCs/>
        </w:rPr>
        <w:t>K zajištění proti vstupu všech nepovolaných osob na staveniště je nutné zvolit jednu ze tří níže uvedených variant</w:t>
      </w:r>
      <w:r>
        <w:rPr>
          <w:b/>
          <w:bCs/>
        </w:rPr>
        <w:t>:</w:t>
      </w:r>
    </w:p>
    <w:p w14:paraId="20C801A4" w14:textId="77777777" w:rsidR="000E7033" w:rsidRPr="00142ADE" w:rsidRDefault="000E7033" w:rsidP="000E7033">
      <w:pPr>
        <w:pStyle w:val="Odstavecseseznamem"/>
        <w:numPr>
          <w:ilvl w:val="0"/>
          <w:numId w:val="13"/>
        </w:numPr>
        <w:spacing w:before="0" w:after="200" w:line="276" w:lineRule="auto"/>
        <w:jc w:val="left"/>
      </w:pPr>
      <w:r w:rsidRPr="00142ADE">
        <w:t xml:space="preserve">staveniště v zastavěném území musí být na jeho hranici souvisle </w:t>
      </w:r>
      <w:r>
        <w:t>oploceno do výšky nejméně 1,8 m.</w:t>
      </w:r>
      <w:r w:rsidR="00E61230">
        <w:t xml:space="preserve"> </w:t>
      </w:r>
    </w:p>
    <w:p w14:paraId="33F3AA20" w14:textId="77777777" w:rsidR="000E7033" w:rsidRPr="00142ADE" w:rsidRDefault="000E7033" w:rsidP="000E7033">
      <w:pPr>
        <w:pStyle w:val="Odstavecseseznamem"/>
        <w:spacing w:line="276" w:lineRule="auto"/>
        <w:jc w:val="left"/>
      </w:pPr>
      <w:r>
        <w:rPr>
          <w:noProof/>
          <w:lang w:eastAsia="cs-CZ"/>
        </w:rPr>
        <w:drawing>
          <wp:inline distT="0" distB="0" distL="0" distR="0" wp14:anchorId="54C272FE" wp14:editId="42C25DDA">
            <wp:extent cx="2830539" cy="1581150"/>
            <wp:effectExtent l="0" t="0" r="8255" b="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lum bright="-36000" contrast="54000"/>
                      <a:extLst>
                        <a:ext uri="{28A0092B-C50C-407E-A947-70E740481C1C}">
                          <a14:useLocalDpi xmlns:a14="http://schemas.microsoft.com/office/drawing/2010/main" val="0"/>
                        </a:ext>
                      </a:extLst>
                    </a:blip>
                    <a:srcRect/>
                    <a:stretch>
                      <a:fillRect/>
                    </a:stretch>
                  </pic:blipFill>
                  <pic:spPr bwMode="auto">
                    <a:xfrm>
                      <a:off x="0" y="0"/>
                      <a:ext cx="2837720" cy="1585161"/>
                    </a:xfrm>
                    <a:prstGeom prst="rect">
                      <a:avLst/>
                    </a:prstGeom>
                    <a:noFill/>
                    <a:ln>
                      <a:noFill/>
                    </a:ln>
                  </pic:spPr>
                </pic:pic>
              </a:graphicData>
            </a:graphic>
          </wp:inline>
        </w:drawing>
      </w:r>
      <w:r>
        <w:rPr>
          <w:noProof/>
          <w:lang w:eastAsia="cs-CZ"/>
        </w:rPr>
        <w:drawing>
          <wp:inline distT="0" distB="0" distL="0" distR="0" wp14:anchorId="35975D65" wp14:editId="0AE6C66F">
            <wp:extent cx="2390958" cy="2181225"/>
            <wp:effectExtent l="0" t="0" r="9525" b="0"/>
            <wp:docPr id="47"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lum bright="-30000" contrast="60000"/>
                      <a:extLst>
                        <a:ext uri="{28A0092B-C50C-407E-A947-70E740481C1C}">
                          <a14:useLocalDpi xmlns:a14="http://schemas.microsoft.com/office/drawing/2010/main" val="0"/>
                        </a:ext>
                      </a:extLst>
                    </a:blip>
                    <a:srcRect l="3862" r="4344" b="5295"/>
                    <a:stretch>
                      <a:fillRect/>
                    </a:stretch>
                  </pic:blipFill>
                  <pic:spPr bwMode="auto">
                    <a:xfrm>
                      <a:off x="0" y="0"/>
                      <a:ext cx="2390958" cy="2181225"/>
                    </a:xfrm>
                    <a:prstGeom prst="rect">
                      <a:avLst/>
                    </a:prstGeom>
                    <a:noFill/>
                    <a:ln>
                      <a:noFill/>
                    </a:ln>
                  </pic:spPr>
                </pic:pic>
              </a:graphicData>
            </a:graphic>
          </wp:inline>
        </w:drawing>
      </w:r>
    </w:p>
    <w:p w14:paraId="25D25449" w14:textId="77777777" w:rsidR="000E7033" w:rsidRPr="00142ADE" w:rsidRDefault="000E7033" w:rsidP="000E7033">
      <w:pPr>
        <w:pStyle w:val="Odstavecseseznamem"/>
        <w:spacing w:line="276" w:lineRule="auto"/>
      </w:pPr>
    </w:p>
    <w:p w14:paraId="10F83303" w14:textId="77777777" w:rsidR="000E7033" w:rsidRPr="00142ADE" w:rsidRDefault="000E7033" w:rsidP="000E7033">
      <w:pPr>
        <w:pStyle w:val="Odstavecseseznamem"/>
        <w:numPr>
          <w:ilvl w:val="0"/>
          <w:numId w:val="13"/>
        </w:numPr>
        <w:spacing w:before="0" w:after="200" w:line="276" w:lineRule="auto"/>
        <w:jc w:val="left"/>
      </w:pPr>
      <w:r w:rsidRPr="00142ADE">
        <w:t xml:space="preserve">jedná se o liniovou stavbu, na které se provádějí pouze krátkodobé zemní práce, lze tedy ohrazení řešit zábradlím, skládajícím se z horní tyče upevněné ve výši 1,1 m na stabilních sloupcích a se střední tyčí; s ohledem na místní a pěší provoz může toto </w:t>
      </w:r>
      <w:r>
        <w:t>ohrazení být nahrazeno zábranou.</w:t>
      </w:r>
    </w:p>
    <w:p w14:paraId="1CC9C04D" w14:textId="77777777" w:rsidR="000E7033" w:rsidRPr="00142ADE" w:rsidRDefault="000E7033" w:rsidP="000E7033">
      <w:pPr>
        <w:pStyle w:val="Odstavecseseznamem"/>
        <w:spacing w:line="276" w:lineRule="auto"/>
        <w:jc w:val="center"/>
      </w:pPr>
      <w:r>
        <w:rPr>
          <w:noProof/>
          <w:lang w:eastAsia="cs-CZ"/>
        </w:rPr>
        <w:drawing>
          <wp:inline distT="0" distB="0" distL="0" distR="0" wp14:anchorId="52574286" wp14:editId="78A00357">
            <wp:extent cx="4943475" cy="923925"/>
            <wp:effectExtent l="0" t="0" r="9525" b="9525"/>
            <wp:docPr id="4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
                      <a:lum bright="-6000" contrast="12000"/>
                      <a:extLst>
                        <a:ext uri="{28A0092B-C50C-407E-A947-70E740481C1C}">
                          <a14:useLocalDpi xmlns:a14="http://schemas.microsoft.com/office/drawing/2010/main" val="0"/>
                        </a:ext>
                      </a:extLst>
                    </a:blip>
                    <a:srcRect/>
                    <a:stretch>
                      <a:fillRect/>
                    </a:stretch>
                  </pic:blipFill>
                  <pic:spPr bwMode="auto">
                    <a:xfrm>
                      <a:off x="0" y="0"/>
                      <a:ext cx="4943475" cy="923925"/>
                    </a:xfrm>
                    <a:prstGeom prst="rect">
                      <a:avLst/>
                    </a:prstGeom>
                    <a:noFill/>
                    <a:ln>
                      <a:noFill/>
                    </a:ln>
                  </pic:spPr>
                </pic:pic>
              </a:graphicData>
            </a:graphic>
          </wp:inline>
        </w:drawing>
      </w:r>
    </w:p>
    <w:p w14:paraId="02E30505" w14:textId="77777777" w:rsidR="000E7033" w:rsidRPr="00142ADE" w:rsidRDefault="000E7033" w:rsidP="000E7033">
      <w:pPr>
        <w:pStyle w:val="Odstavecseseznamem"/>
        <w:spacing w:line="276" w:lineRule="auto"/>
        <w:rPr>
          <w:noProof/>
        </w:rPr>
      </w:pPr>
      <w:r>
        <w:rPr>
          <w:noProof/>
          <w:lang w:eastAsia="cs-CZ"/>
        </w:rPr>
        <w:drawing>
          <wp:inline distT="0" distB="0" distL="0" distR="0" wp14:anchorId="2DAD19B1" wp14:editId="64BF6328">
            <wp:extent cx="2695575" cy="1463822"/>
            <wp:effectExtent l="0" t="0" r="0" b="3175"/>
            <wp:docPr id="4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cstate="print">
                      <a:lum bright="-6000" contrast="12000"/>
                      <a:extLst>
                        <a:ext uri="{28A0092B-C50C-407E-A947-70E740481C1C}">
                          <a14:useLocalDpi xmlns:a14="http://schemas.microsoft.com/office/drawing/2010/main" val="0"/>
                        </a:ext>
                      </a:extLst>
                    </a:blip>
                    <a:srcRect/>
                    <a:stretch>
                      <a:fillRect/>
                    </a:stretch>
                  </pic:blipFill>
                  <pic:spPr bwMode="auto">
                    <a:xfrm>
                      <a:off x="0" y="0"/>
                      <a:ext cx="2695575" cy="1463822"/>
                    </a:xfrm>
                    <a:prstGeom prst="rect">
                      <a:avLst/>
                    </a:prstGeom>
                    <a:noFill/>
                    <a:ln>
                      <a:noFill/>
                    </a:ln>
                  </pic:spPr>
                </pic:pic>
              </a:graphicData>
            </a:graphic>
          </wp:inline>
        </w:drawing>
      </w:r>
      <w:r w:rsidRPr="00142ADE">
        <w:rPr>
          <w:noProof/>
        </w:rPr>
        <w:t xml:space="preserve"> </w:t>
      </w:r>
      <w:r>
        <w:rPr>
          <w:noProof/>
          <w:lang w:eastAsia="cs-CZ"/>
        </w:rPr>
        <w:drawing>
          <wp:inline distT="0" distB="0" distL="0" distR="0" wp14:anchorId="1D4BD6CA" wp14:editId="017BD462">
            <wp:extent cx="2085975" cy="1443420"/>
            <wp:effectExtent l="0" t="0" r="0" b="4445"/>
            <wp:docPr id="43"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lum bright="-6000" contrast="30000"/>
                      <a:extLst>
                        <a:ext uri="{28A0092B-C50C-407E-A947-70E740481C1C}">
                          <a14:useLocalDpi xmlns:a14="http://schemas.microsoft.com/office/drawing/2010/main" val="0"/>
                        </a:ext>
                      </a:extLst>
                    </a:blip>
                    <a:srcRect/>
                    <a:stretch>
                      <a:fillRect/>
                    </a:stretch>
                  </pic:blipFill>
                  <pic:spPr bwMode="auto">
                    <a:xfrm>
                      <a:off x="0" y="0"/>
                      <a:ext cx="2085975" cy="1443420"/>
                    </a:xfrm>
                    <a:prstGeom prst="rect">
                      <a:avLst/>
                    </a:prstGeom>
                    <a:noFill/>
                    <a:ln>
                      <a:noFill/>
                    </a:ln>
                  </pic:spPr>
                </pic:pic>
              </a:graphicData>
            </a:graphic>
          </wp:inline>
        </w:drawing>
      </w:r>
    </w:p>
    <w:p w14:paraId="5A444963" w14:textId="77777777" w:rsidR="000E7033" w:rsidRPr="00142ADE" w:rsidRDefault="000E7033" w:rsidP="000E7033">
      <w:pPr>
        <w:pStyle w:val="Odstavecseseznamem"/>
        <w:numPr>
          <w:ilvl w:val="0"/>
          <w:numId w:val="13"/>
        </w:numPr>
        <w:spacing w:before="0" w:after="200" w:line="276" w:lineRule="auto"/>
      </w:pPr>
      <w:r w:rsidRPr="00142ADE">
        <w:lastRenderedPageBreak/>
        <w:t>není-li u prací prováděných na pozemních komunikacích z provozních nebo technologických důvodů ohrazení ani zábrany možné realizovat, je nutné bezpečnost provozu a osob zajistit jiným odpovídajícím způsobem, např. řízením provozu nebo střežením – tato varianta je nejméně vhodná.</w:t>
      </w:r>
    </w:p>
    <w:p w14:paraId="08C03A21" w14:textId="77777777" w:rsidR="000E7033" w:rsidRDefault="000E7033" w:rsidP="000E7033">
      <w:pPr>
        <w:spacing w:line="276" w:lineRule="auto"/>
      </w:pPr>
      <w:r>
        <w:rPr>
          <w:i/>
          <w:noProof/>
          <w:lang w:eastAsia="cs-CZ"/>
        </w:rPr>
        <w:drawing>
          <wp:inline distT="0" distB="0" distL="0" distR="0" wp14:anchorId="068F74A5" wp14:editId="487A8488">
            <wp:extent cx="4819650" cy="1085850"/>
            <wp:effectExtent l="0" t="0" r="0" b="0"/>
            <wp:docPr id="42"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819650" cy="1085850"/>
                    </a:xfrm>
                    <a:prstGeom prst="rect">
                      <a:avLst/>
                    </a:prstGeom>
                    <a:noFill/>
                    <a:ln>
                      <a:noFill/>
                    </a:ln>
                  </pic:spPr>
                </pic:pic>
              </a:graphicData>
            </a:graphic>
          </wp:inline>
        </w:drawing>
      </w:r>
    </w:p>
    <w:p w14:paraId="5182C254" w14:textId="77777777" w:rsidR="000E7033" w:rsidRDefault="000E7033" w:rsidP="000E7033">
      <w:pPr>
        <w:spacing w:line="276" w:lineRule="auto"/>
      </w:pPr>
    </w:p>
    <w:p w14:paraId="2065EF27" w14:textId="77777777" w:rsidR="000E7033" w:rsidRDefault="000E7033" w:rsidP="000E7033">
      <w:pPr>
        <w:spacing w:line="276" w:lineRule="auto"/>
      </w:pPr>
      <w:r w:rsidRPr="00D67CAF">
        <w:t>Umístění zařízení staveniště a místa pro dočasnou mezideponii závisí na zhotoviteli stavby a jeho dohodě s obcí tak, aby nezasahovala mimo pozemky dotčené stavbou. Zařízení staveniště bude vzhledem k charakteru stavebních prací sestávat ze skládky zabudovávaných materiálů, plochy pro odstav mechanizace a umístění maringotky nebo buňky pro stavbyvedoucího a šatny pro zaměstnance. Staveništní buňky, sociální zařízení (mobilní WC) a skládky budou v tomto uzavřeném prostoru. Nepředpokládá se velké množství skladovaného kusového materiálu k zabudování do stavby. Materiál bude postupně navážen a</w:t>
      </w:r>
      <w:r>
        <w:t> </w:t>
      </w:r>
      <w:r w:rsidRPr="00D67CAF">
        <w:t>zpracován. U buněk bude dodrženo řádné bezpečnostní a informační značení v souladu s</w:t>
      </w:r>
      <w:r>
        <w:t> </w:t>
      </w:r>
      <w:r w:rsidRPr="00D67CAF">
        <w:t>účelem použití buněk.</w:t>
      </w:r>
    </w:p>
    <w:p w14:paraId="01946E75" w14:textId="77777777" w:rsidR="002A515B" w:rsidRDefault="001B6456" w:rsidP="001B6456">
      <w:pPr>
        <w:spacing w:line="276" w:lineRule="auto"/>
      </w:pPr>
      <w:r>
        <w:t xml:space="preserve">Zařízení staveniště bude umístěno na </w:t>
      </w:r>
      <w:r w:rsidR="00640582" w:rsidRPr="00640582">
        <w:t>pozemcích v majetku státu ČR, se kterým má právo hospodařit PM</w:t>
      </w:r>
      <w:r>
        <w:t xml:space="preserve">. </w:t>
      </w:r>
    </w:p>
    <w:p w14:paraId="365E3654" w14:textId="77777777" w:rsidR="00FD1BCB" w:rsidRPr="00FD1BCB" w:rsidRDefault="007F6389" w:rsidP="00536F25">
      <w:pPr>
        <w:pStyle w:val="Nadpis3"/>
        <w:spacing w:line="276" w:lineRule="auto"/>
      </w:pPr>
      <w:bookmarkStart w:id="25" w:name="_Toc62119342"/>
      <w:r w:rsidRPr="007F6389">
        <w:t>zajištění osvětlení stavenišť a pracovišť,</w:t>
      </w:r>
      <w:bookmarkEnd w:id="25"/>
    </w:p>
    <w:p w14:paraId="5756F45B" w14:textId="77777777" w:rsidR="001F4329" w:rsidRDefault="007F6389" w:rsidP="00536F25">
      <w:pPr>
        <w:spacing w:line="276" w:lineRule="auto"/>
      </w:pPr>
      <w:r w:rsidRPr="00DE126E">
        <w:t>P</w:t>
      </w:r>
      <w:r w:rsidRPr="00F3306D">
        <w:t>ro osvětlení pracovišť při výstavbě, v případě potřeby, bude použito přenosné osvětlení, které</w:t>
      </w:r>
      <w:r w:rsidR="0090243F">
        <w:t xml:space="preserve"> bude vyhovovat všem předpisům, revizím a bude odolné proti mechanickému poškození.</w:t>
      </w:r>
    </w:p>
    <w:p w14:paraId="3DE92312" w14:textId="77777777" w:rsidR="003D3018" w:rsidRDefault="003D3018" w:rsidP="00B63ACA">
      <w:pPr>
        <w:spacing w:line="276" w:lineRule="auto"/>
      </w:pPr>
      <w:r w:rsidRPr="003D3018">
        <w:t>Staveniště</w:t>
      </w:r>
      <w:r w:rsidR="001A1853">
        <w:t>, pokud bude třeba,</w:t>
      </w:r>
      <w:r w:rsidRPr="003D3018">
        <w:t xml:space="preserve"> bude napojeno přes stavební rozvaděč, který bude napojen na stávající rozvod po dohodě s vlastníkem. Bude provedena výchozí revize. Veškeré el. zařízení musí odpovídat použitím pro vlhké, prašné a případně hořlavé prostředí.</w:t>
      </w:r>
    </w:p>
    <w:p w14:paraId="33F3457A" w14:textId="77777777" w:rsidR="00B63ACA" w:rsidRDefault="00B63ACA" w:rsidP="00B63ACA">
      <w:pPr>
        <w:spacing w:line="276" w:lineRule="auto"/>
      </w:pPr>
      <w:r>
        <w:t>Uvažuje se, že práce budou probíhat v letních měsících přes den. Bude-li zhotovitel chtít pracovat v době snížené viditelnosti, je nutné vybudovat osvětlení tak aby přístup a práce probíhali bezpečně a nedošlo k porušení BOZP.</w:t>
      </w:r>
    </w:p>
    <w:p w14:paraId="16BD2E4B" w14:textId="77777777" w:rsidR="00B63ACA" w:rsidRDefault="00B63ACA" w:rsidP="00B63ACA">
      <w:pPr>
        <w:spacing w:line="276" w:lineRule="auto"/>
      </w:pPr>
      <w:r>
        <w:t>Opatření:</w:t>
      </w:r>
    </w:p>
    <w:p w14:paraId="72A5A5F8" w14:textId="77777777" w:rsidR="00B63ACA" w:rsidRDefault="00B63ACA" w:rsidP="00495D62">
      <w:pPr>
        <w:spacing w:line="276" w:lineRule="auto"/>
      </w:pPr>
      <w:r>
        <w:tab/>
        <w:t>- V případě potřeby nočního osvětlení musí odpovídat platným bezpečnostním předpisům a příslušným technickým normám. Noční osvětlení stavby musí být potom pravidelně kontrolováno a revidováno dle platných ČSN – odpovídá hlavní zhotovitel stavby.</w:t>
      </w:r>
    </w:p>
    <w:p w14:paraId="57DD1A2C" w14:textId="77777777" w:rsidR="00E2623B" w:rsidRDefault="007F6389" w:rsidP="00EC128E">
      <w:pPr>
        <w:pStyle w:val="Nadpis3"/>
        <w:spacing w:line="276" w:lineRule="auto"/>
      </w:pPr>
      <w:bookmarkStart w:id="26" w:name="_Toc62119343"/>
      <w:r w:rsidRPr="007F6389">
        <w:lastRenderedPageBreak/>
        <w:t>stanovení ochranných a kontrolovaných pásem a opatření proti jejich poškození,</w:t>
      </w:r>
      <w:bookmarkEnd w:id="26"/>
    </w:p>
    <w:p w14:paraId="5841E638" w14:textId="77777777" w:rsidR="0049268E" w:rsidRDefault="0049268E" w:rsidP="0049268E">
      <w:pPr>
        <w:spacing w:line="276" w:lineRule="auto"/>
        <w:jc w:val="center"/>
      </w:pPr>
      <w:r>
        <w:rPr>
          <w:noProof/>
          <w:lang w:eastAsia="cs-CZ"/>
        </w:rPr>
        <w:drawing>
          <wp:inline distT="0" distB="0" distL="0" distR="0" wp14:anchorId="1F3B2949" wp14:editId="3BABA1DF">
            <wp:extent cx="2512060" cy="1969135"/>
            <wp:effectExtent l="0" t="0" r="254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12060" cy="1969135"/>
                    </a:xfrm>
                    <a:prstGeom prst="rect">
                      <a:avLst/>
                    </a:prstGeom>
                    <a:noFill/>
                  </pic:spPr>
                </pic:pic>
              </a:graphicData>
            </a:graphic>
          </wp:inline>
        </w:drawing>
      </w:r>
    </w:p>
    <w:p w14:paraId="7329E32F" w14:textId="77777777" w:rsidR="0007318A" w:rsidRDefault="0007318A" w:rsidP="0007318A">
      <w:pPr>
        <w:spacing w:line="276" w:lineRule="auto"/>
      </w:pPr>
      <w:r>
        <w:t>V prostoru uvažovaného staveniště se nacházejí sítě technické a technologické infrastruktury. Realizační firma před zahájením stavebních prací nechá vytýčit jednotlivé sítě přímo v terénu u jednotlivých majitelů případně správců a se zástupci majitelů dohodne způsob realizace případných opatření k zamezení poškození těchto sítí v průběhu výstavby.</w:t>
      </w:r>
    </w:p>
    <w:p w14:paraId="28FD710B" w14:textId="77777777" w:rsidR="0007318A" w:rsidRDefault="0007318A" w:rsidP="0007318A">
      <w:pPr>
        <w:spacing w:line="276" w:lineRule="auto"/>
      </w:pPr>
      <w:r>
        <w:t>Před zahájením jakýchkoliv prací (včetně realizace vytyčovacích prací) v ochranných pásmech technických a technologických zařízení bude pro každou jednotlivou činnost zpracován zhotovitelem (ve spolupráci s majitelem případně provozovatelem dotčeného technického nebo technologického zařízení) konkrétní technologický a pracovní postup, který bude předložen k následnému odsouhlasení majiteli případně provozovateli zařízení a</w:t>
      </w:r>
      <w:r w:rsidR="00640582">
        <w:t> </w:t>
      </w:r>
      <w:r>
        <w:t xml:space="preserve">koordinátorovi BOZP. Veškeré práce v ochranných pásech je možné provádět po odsouhlasení navrženého technologického postupu a vydání „pracovního povolení“ majitelem případně provozovatelem zařízení, jehož ochranné pásmo je dotčeno! </w:t>
      </w:r>
    </w:p>
    <w:p w14:paraId="1DE68D49" w14:textId="77777777" w:rsidR="001F7C4C" w:rsidRPr="001F68F2" w:rsidRDefault="001F7C4C" w:rsidP="001F7C4C">
      <w:pPr>
        <w:spacing w:line="276" w:lineRule="auto"/>
        <w:ind w:left="284"/>
        <w:rPr>
          <w:b/>
        </w:rPr>
      </w:pPr>
      <w:r w:rsidRPr="001F68F2">
        <w:rPr>
          <w:b/>
        </w:rPr>
        <w:t>V ochranném pásmu je zakázáno:</w:t>
      </w:r>
    </w:p>
    <w:p w14:paraId="30C6FEA4" w14:textId="77777777" w:rsidR="001F7C4C" w:rsidRPr="00F3306D" w:rsidRDefault="00AB67CB" w:rsidP="00AB67CB">
      <w:pPr>
        <w:pStyle w:val="Odstavecseseznamem"/>
        <w:numPr>
          <w:ilvl w:val="0"/>
          <w:numId w:val="15"/>
        </w:numPr>
        <w:spacing w:line="276" w:lineRule="auto"/>
      </w:pPr>
      <w:r>
        <w:t>P</w:t>
      </w:r>
      <w:r w:rsidR="001F7C4C" w:rsidRPr="00F3306D">
        <w:t>rovádět činnosti, které znemožnily nebo znemožňovaly přístup k těmto zařízením</w:t>
      </w:r>
      <w:r>
        <w:t>.</w:t>
      </w:r>
    </w:p>
    <w:p w14:paraId="5D239A3D" w14:textId="77777777" w:rsidR="001F7C4C" w:rsidRDefault="00AB67CB" w:rsidP="001F7C4C">
      <w:pPr>
        <w:widowControl w:val="0"/>
        <w:numPr>
          <w:ilvl w:val="0"/>
          <w:numId w:val="15"/>
        </w:numPr>
        <w:spacing w:before="0" w:line="276" w:lineRule="auto"/>
      </w:pPr>
      <w:r>
        <w:t>P</w:t>
      </w:r>
      <w:r w:rsidR="001F7C4C" w:rsidRPr="00F3306D">
        <w:t>rovádět činnosti, které by mohly ohrozit spolehlivost a bezpečnost provozu těchto zařízení, nebo ohrozit život</w:t>
      </w:r>
      <w:r>
        <w:t>.</w:t>
      </w:r>
      <w:r w:rsidR="001F7C4C" w:rsidRPr="00F3306D">
        <w:t xml:space="preserve"> </w:t>
      </w:r>
    </w:p>
    <w:p w14:paraId="39E10CFF" w14:textId="77777777" w:rsidR="00680BA0" w:rsidRDefault="00680BA0" w:rsidP="00680BA0">
      <w:pPr>
        <w:widowControl w:val="0"/>
        <w:numPr>
          <w:ilvl w:val="0"/>
          <w:numId w:val="15"/>
        </w:numPr>
        <w:spacing w:before="0" w:line="276" w:lineRule="auto"/>
      </w:pPr>
      <w:r>
        <w:t>V ochranném pásmu elektrického napětí je zakázáno hromadit zeminu, skladovat stavební materiál, budovat provizorní objekty, manipulovat s dlouhými předměty.</w:t>
      </w:r>
    </w:p>
    <w:p w14:paraId="09BC6FA0" w14:textId="77777777" w:rsidR="00680BA0" w:rsidRPr="00F3306D" w:rsidRDefault="00680BA0" w:rsidP="00680BA0">
      <w:pPr>
        <w:widowControl w:val="0"/>
        <w:numPr>
          <w:ilvl w:val="0"/>
          <w:numId w:val="15"/>
        </w:numPr>
        <w:spacing w:before="0" w:line="276" w:lineRule="auto"/>
      </w:pPr>
      <w:r>
        <w:t>-</w:t>
      </w:r>
      <w:r>
        <w:tab/>
        <w:t>Zároveň je zakázáno provádět práce s jeřábem a jinými zdvihacími zařízeními. Použité mechanizmy se nesmí svou nejvyšší částí přiblížit k vodičům na vzdálenost menší než 5,0 m.</w:t>
      </w:r>
    </w:p>
    <w:p w14:paraId="1D131090" w14:textId="77777777" w:rsidR="001F7C4C" w:rsidRPr="001F68F2" w:rsidRDefault="001F7C4C" w:rsidP="001F7C4C">
      <w:pPr>
        <w:spacing w:line="276" w:lineRule="auto"/>
        <w:ind w:left="284"/>
        <w:rPr>
          <w:b/>
        </w:rPr>
      </w:pPr>
      <w:r w:rsidRPr="001F68F2">
        <w:rPr>
          <w:b/>
        </w:rPr>
        <w:t>Ochranná opatření:</w:t>
      </w:r>
    </w:p>
    <w:p w14:paraId="7F6F2A11" w14:textId="77777777" w:rsidR="001F7C4C" w:rsidRPr="00F3306D" w:rsidRDefault="001F7C4C" w:rsidP="001F7C4C">
      <w:pPr>
        <w:widowControl w:val="0"/>
        <w:numPr>
          <w:ilvl w:val="0"/>
          <w:numId w:val="15"/>
        </w:numPr>
        <w:spacing w:before="0" w:line="276" w:lineRule="auto"/>
      </w:pPr>
      <w:r w:rsidRPr="00F3306D">
        <w:t>Vyloučení činností, při nichž by se pracovník vykonávající práce v blízkosti elektrických zařízeni, dostal do styku s živými částmi pod napětím</w:t>
      </w:r>
      <w:r w:rsidR="00AB67CB">
        <w:t>.</w:t>
      </w:r>
    </w:p>
    <w:p w14:paraId="66ADD27F" w14:textId="77777777" w:rsidR="001F7C4C" w:rsidRPr="00F3306D" w:rsidRDefault="001F7C4C" w:rsidP="001F7C4C">
      <w:pPr>
        <w:widowControl w:val="0"/>
        <w:numPr>
          <w:ilvl w:val="0"/>
          <w:numId w:val="15"/>
        </w:numPr>
        <w:spacing w:before="0" w:line="276" w:lineRule="auto"/>
      </w:pPr>
      <w:r w:rsidRPr="00F3306D">
        <w:t>Dočasná elektrická zařízení na staveništi musí splňovat normové požadavky a musí být podrobována pravidelným kontrolám a revizím ve stanovených intervalech</w:t>
      </w:r>
      <w:r w:rsidR="00AB67CB">
        <w:t>.</w:t>
      </w:r>
    </w:p>
    <w:p w14:paraId="357149F3" w14:textId="77777777" w:rsidR="001F7C4C" w:rsidRPr="00F3306D" w:rsidRDefault="001F7C4C" w:rsidP="001F7C4C">
      <w:pPr>
        <w:widowControl w:val="0"/>
        <w:numPr>
          <w:ilvl w:val="0"/>
          <w:numId w:val="15"/>
        </w:numPr>
        <w:spacing w:before="0" w:line="276" w:lineRule="auto"/>
      </w:pPr>
      <w:r w:rsidRPr="00F3306D">
        <w:t>Nadzemní elektrická vedení odpojit od zdroje elektrického proudu, nebo zabránit vjezdu a</w:t>
      </w:r>
      <w:r w:rsidR="00AB67CB">
        <w:t> </w:t>
      </w:r>
      <w:r w:rsidRPr="00F3306D">
        <w:t>dosahu dopravních prostředků a strojů do ochranného pásma</w:t>
      </w:r>
      <w:r w:rsidR="00AB67CB">
        <w:t>.</w:t>
      </w:r>
    </w:p>
    <w:p w14:paraId="562EB3C3" w14:textId="77777777" w:rsidR="001F7C4C" w:rsidRPr="00F3306D" w:rsidRDefault="001F7C4C" w:rsidP="001F7C4C">
      <w:pPr>
        <w:widowControl w:val="0"/>
        <w:numPr>
          <w:ilvl w:val="0"/>
          <w:numId w:val="15"/>
        </w:numPr>
        <w:spacing w:before="0" w:line="276" w:lineRule="auto"/>
      </w:pPr>
      <w:r w:rsidRPr="00F3306D">
        <w:t>Zajištění ochrany při práci na elektrických zařízeních.</w:t>
      </w:r>
    </w:p>
    <w:p w14:paraId="58B31A6D" w14:textId="77777777" w:rsidR="001F7C4C" w:rsidRPr="00F3306D" w:rsidRDefault="001F7C4C" w:rsidP="001F7C4C">
      <w:pPr>
        <w:widowControl w:val="0"/>
        <w:numPr>
          <w:ilvl w:val="0"/>
          <w:numId w:val="15"/>
        </w:numPr>
        <w:spacing w:before="0" w:line="276" w:lineRule="auto"/>
      </w:pPr>
      <w:r w:rsidRPr="00F3306D">
        <w:t>Zajištění odkrytých částí vedení</w:t>
      </w:r>
      <w:r w:rsidR="00AB67CB">
        <w:t>.</w:t>
      </w:r>
    </w:p>
    <w:p w14:paraId="6A09B896" w14:textId="77777777" w:rsidR="001F7C4C" w:rsidRPr="00F3306D" w:rsidRDefault="001F7C4C" w:rsidP="001F7C4C">
      <w:pPr>
        <w:widowControl w:val="0"/>
        <w:numPr>
          <w:ilvl w:val="0"/>
          <w:numId w:val="15"/>
        </w:numPr>
        <w:spacing w:before="0" w:line="276" w:lineRule="auto"/>
      </w:pPr>
      <w:r w:rsidRPr="00F3306D">
        <w:lastRenderedPageBreak/>
        <w:t>Zajištění ochrany před nebezpečným dotykovým napětím a v blízkosti vedení pod napětím.</w:t>
      </w:r>
    </w:p>
    <w:p w14:paraId="11FB4F67" w14:textId="77777777" w:rsidR="001F7C4C" w:rsidRPr="00F3306D" w:rsidRDefault="001F7C4C" w:rsidP="001F7C4C">
      <w:pPr>
        <w:widowControl w:val="0"/>
        <w:numPr>
          <w:ilvl w:val="0"/>
          <w:numId w:val="15"/>
        </w:numPr>
        <w:spacing w:before="0" w:line="276" w:lineRule="auto"/>
      </w:pPr>
      <w:r w:rsidRPr="00F3306D">
        <w:t>Při zapojení a uvedeni do provozu musí být dodržen pracovní a technologický postup stanovený výrobcem</w:t>
      </w:r>
      <w:r w:rsidR="00AB67CB">
        <w:t>.</w:t>
      </w:r>
    </w:p>
    <w:p w14:paraId="7121CE06" w14:textId="77777777" w:rsidR="001F7C4C" w:rsidRPr="00F3306D" w:rsidRDefault="001F7C4C" w:rsidP="001F7C4C">
      <w:pPr>
        <w:widowControl w:val="0"/>
        <w:numPr>
          <w:ilvl w:val="0"/>
          <w:numId w:val="15"/>
        </w:numPr>
        <w:spacing w:before="0" w:line="276" w:lineRule="auto"/>
      </w:pPr>
      <w:r w:rsidRPr="00F3306D">
        <w:t>Elektrická zařízení smějí být obsluhována pouze pověřenými pracovníky.</w:t>
      </w:r>
    </w:p>
    <w:p w14:paraId="38E9B171" w14:textId="77777777" w:rsidR="001F7C4C" w:rsidRPr="00F3306D" w:rsidRDefault="001F7C4C" w:rsidP="001F7C4C">
      <w:pPr>
        <w:widowControl w:val="0"/>
        <w:numPr>
          <w:ilvl w:val="0"/>
          <w:numId w:val="15"/>
        </w:numPr>
        <w:spacing w:before="0" w:line="276" w:lineRule="auto"/>
      </w:pPr>
      <w:r w:rsidRPr="00F3306D">
        <w:t>Přenosné kabely elektrického vedení musí být vedeny tak, aby nebyly vystaveny vlhkosti, plam</w:t>
      </w:r>
      <w:r w:rsidR="00C85695">
        <w:t>enu nebo mechanickému poškození např. vyvěsit kabely.</w:t>
      </w:r>
    </w:p>
    <w:p w14:paraId="7849203A" w14:textId="77777777" w:rsidR="001F7C4C" w:rsidRPr="00F3306D" w:rsidRDefault="001F7C4C" w:rsidP="001F7C4C">
      <w:pPr>
        <w:widowControl w:val="0"/>
        <w:numPr>
          <w:ilvl w:val="0"/>
          <w:numId w:val="15"/>
        </w:numPr>
        <w:spacing w:before="0" w:line="276" w:lineRule="auto"/>
      </w:pPr>
      <w:r w:rsidRPr="00F3306D">
        <w:t>Veškerá elektrická instalace bude pravidelné podrobována revizím. Jsou li na pracovišti používány přenosné světelné zdroje, musí být odolné proti nárazu</w:t>
      </w:r>
      <w:r w:rsidR="00AB67CB">
        <w:t>.</w:t>
      </w:r>
    </w:p>
    <w:p w14:paraId="28664BA8" w14:textId="77777777" w:rsidR="001F7C4C" w:rsidRPr="00F3306D" w:rsidRDefault="001F7C4C" w:rsidP="001F7C4C">
      <w:pPr>
        <w:widowControl w:val="0"/>
        <w:numPr>
          <w:ilvl w:val="0"/>
          <w:numId w:val="15"/>
        </w:numPr>
        <w:spacing w:before="0" w:line="276" w:lineRule="auto"/>
      </w:pPr>
      <w:r w:rsidRPr="00F3306D">
        <w:t>Vodiče musí být značeny podle ČSN IEC446 (330165), Spoje mezi vodiči a mezi vodiči a</w:t>
      </w:r>
      <w:r w:rsidR="00AB67CB">
        <w:t> </w:t>
      </w:r>
      <w:r w:rsidRPr="00F3306D">
        <w:t>ostatními elektrickými zařízeními musí zajišťovat bezpečný a spolehlivý kontakt.</w:t>
      </w:r>
    </w:p>
    <w:p w14:paraId="777125CC" w14:textId="77777777" w:rsidR="001F7C4C" w:rsidRPr="00F3306D" w:rsidRDefault="001F7C4C" w:rsidP="001F7C4C">
      <w:pPr>
        <w:widowControl w:val="0"/>
        <w:numPr>
          <w:ilvl w:val="0"/>
          <w:numId w:val="15"/>
        </w:numPr>
        <w:spacing w:before="0" w:line="276" w:lineRule="auto"/>
      </w:pPr>
      <w:r w:rsidRPr="00F3306D">
        <w:t>Manipulovat s elektrickými přístroji smí jen osoby s patřičnou kvalifikaci podle ČSN.</w:t>
      </w:r>
    </w:p>
    <w:p w14:paraId="4AC40509" w14:textId="77777777" w:rsidR="00E07E6F" w:rsidRPr="0069735E" w:rsidRDefault="001F7C4C" w:rsidP="006655C9">
      <w:pPr>
        <w:widowControl w:val="0"/>
        <w:numPr>
          <w:ilvl w:val="0"/>
          <w:numId w:val="15"/>
        </w:numPr>
        <w:spacing w:before="0" w:line="276" w:lineRule="auto"/>
      </w:pPr>
      <w:r w:rsidRPr="00F3306D">
        <w:t>Předpokladem pro řádný a trvalý provoz elektrického zařízení je správná obsluha a údržba podle pokynů výrobců. Elektrické zařízení musí být předtím, než je uvedeno do provozu, i</w:t>
      </w:r>
      <w:r w:rsidR="00AB67CB">
        <w:t> </w:t>
      </w:r>
      <w:r w:rsidRPr="00F3306D">
        <w:t>po každé změně nebo rozšíření prohlédnuto a přezkoušeno, aby se prověřila jeho správná funkce v souladu s normou (viz ČSN 332000-6-61),</w:t>
      </w:r>
    </w:p>
    <w:p w14:paraId="5D0202E9" w14:textId="77777777" w:rsidR="002B4511" w:rsidRDefault="002B4511" w:rsidP="00536F25">
      <w:pPr>
        <w:pStyle w:val="Nadpis3"/>
        <w:spacing w:line="276" w:lineRule="auto"/>
      </w:pPr>
      <w:bookmarkStart w:id="27" w:name="_Toc62119344"/>
      <w:r w:rsidRPr="002B4511">
        <w:t>řešení opatření při nebezpečí výbuchu nebo požáru,</w:t>
      </w:r>
      <w:bookmarkEnd w:id="27"/>
    </w:p>
    <w:p w14:paraId="313679EA" w14:textId="77777777" w:rsidR="00722B46" w:rsidRDefault="00722B46" w:rsidP="00536F25">
      <w:pPr>
        <w:spacing w:line="276" w:lineRule="auto"/>
      </w:pPr>
      <w:r>
        <w:t>Na staveništi musí být v rámci zařízení staveniště umístěna požární poplachová směrnice hlavního zhotovitele stavby.</w:t>
      </w:r>
    </w:p>
    <w:p w14:paraId="11EFD49C" w14:textId="77777777" w:rsidR="00722B46" w:rsidRPr="0054210A" w:rsidRDefault="00722B46" w:rsidP="00536F25">
      <w:pPr>
        <w:spacing w:line="276" w:lineRule="auto"/>
        <w:rPr>
          <w:b/>
        </w:rPr>
      </w:pPr>
      <w:r w:rsidRPr="0054210A">
        <w:rPr>
          <w:b/>
        </w:rPr>
        <w:t>Dále pro zajištění požární ochrany v průběhu realizace stavby bude v zařízení staveniště umístěn jeden hasicí přístroj. Hasicí přístroj bude s minimální hasící schopností 34A/183B/C hasivo prášek. Za splnění této povinnosti odpovídá hlavní zhotovitel stavby.</w:t>
      </w:r>
    </w:p>
    <w:p w14:paraId="38BC2CE7" w14:textId="77777777" w:rsidR="00722B46" w:rsidRDefault="00722B46" w:rsidP="00536F25">
      <w:pPr>
        <w:spacing w:line="276" w:lineRule="auto"/>
      </w:pPr>
      <w:r>
        <w:t xml:space="preserve">V případě provádění prací ohrožujících požární ochranu (zejména prací se zvýšeným nebezpečím vzniku požáru) je povinností každé dotčeného zhotovitele zajistit podmínky pro provádění těchto prací v souladu s platnými právními předpisy – zejména zákonem </w:t>
      </w:r>
      <w:r w:rsidRPr="00876903">
        <w:t>č. 133/1985 Sb., v platném znění, vyhláškou č. 246/2001 Sb., v platném znění a vyhláškou č. 87/2000 Sb.</w:t>
      </w:r>
    </w:p>
    <w:p w14:paraId="261377A8" w14:textId="77777777" w:rsidR="002B4511" w:rsidRDefault="00722B46" w:rsidP="00536F25">
      <w:pPr>
        <w:spacing w:line="276" w:lineRule="auto"/>
      </w:pPr>
      <w:r>
        <w:t xml:space="preserve">V případě provádění prací a činností, při kterých bude práce s otevřeným ohněm, případně svařování, řezání uhlovou bruskou, apod. na místech s nebezpečím požáru, odpovědný pracovník zhotovitele stavební, nebo technologické části, zajistí dodržení bezpečnostních požadavků a požadavků PO – a to písemným příkazem v souladu s vyhláškou </w:t>
      </w:r>
      <w:r w:rsidRPr="00876903">
        <w:t>č. 87/2000 Sb.</w:t>
      </w:r>
      <w:r>
        <w:t xml:space="preserve"> V místech kde budou probíhat práce spojené s otevřeným ohněm, zajistí zhotovitel, který dané činnosti provádí, vybavení pracoviště prostředky na hašení, a to nejméně 2 ks hasicími přístroji, druhy je nutno zvolit dle rozsahu prováděných prací.</w:t>
      </w:r>
    </w:p>
    <w:p w14:paraId="53E2246C" w14:textId="77777777" w:rsidR="00D4223F" w:rsidRPr="002B4511" w:rsidRDefault="00D4223F" w:rsidP="00536F25">
      <w:pPr>
        <w:spacing w:line="276" w:lineRule="auto"/>
      </w:pPr>
      <w:r w:rsidRPr="000B121F">
        <w:rPr>
          <w:b/>
        </w:rPr>
        <w:t>Zaměstnanci budou prokazatelně seznámeni (proškoleni) na úseku požární ochrany o povinnostech na této stavbě</w:t>
      </w:r>
      <w:r w:rsidRPr="00D4223F">
        <w:t xml:space="preserve">. </w:t>
      </w:r>
      <w:r w:rsidRPr="000B121F">
        <w:rPr>
          <w:b/>
        </w:rPr>
        <w:t>Všechna čísla záchranných složek budou vyvěšena na stavební buňce</w:t>
      </w:r>
      <w:r w:rsidRPr="00D4223F">
        <w:t>. Bude zajištěna možnost přivolání složek IZS</w:t>
      </w:r>
    </w:p>
    <w:p w14:paraId="259C2C83" w14:textId="77777777" w:rsidR="002B4511" w:rsidRDefault="002B4511" w:rsidP="00536F25">
      <w:pPr>
        <w:pStyle w:val="Nadpis3"/>
        <w:spacing w:line="276" w:lineRule="auto"/>
      </w:pPr>
      <w:r w:rsidRPr="002B4511">
        <w:lastRenderedPageBreak/>
        <w:t xml:space="preserve"> </w:t>
      </w:r>
      <w:bookmarkStart w:id="28" w:name="_Toc62119345"/>
      <w:r w:rsidRPr="002B4511">
        <w:t>zajištění komunikace na staveništi, včetně podjíždění elektrického vedení a</w:t>
      </w:r>
      <w:r>
        <w:t> </w:t>
      </w:r>
      <w:r w:rsidRPr="002B4511">
        <w:t>dalších médií (plyn, pára, voda aj.), prozatímní rozvody elektřiny po staveništi, čerpání vody, noční osvětlení,</w:t>
      </w:r>
      <w:bookmarkEnd w:id="28"/>
    </w:p>
    <w:p w14:paraId="736458EE" w14:textId="77777777" w:rsidR="007A285D" w:rsidRDefault="007A285D" w:rsidP="00536F25">
      <w:pPr>
        <w:spacing w:line="276" w:lineRule="auto"/>
      </w:pPr>
      <w:r>
        <w:t>Osvětlení stavby za využití prozatímního osvětlení (24 V) – práce v době snížené viditelnosti a pohyb a práce v prostorách s nedostatečným osvětlením přirozeným světlem – zejména komunikační cesty zajistí hlavní zhotovitel stavby. Osvětlení všech hlavních komunikačních tras na staveništi zajistí hlavní zhotovitel stavby. Ostatním zhotovitelům stavby je přísně zakázáno jakékoliv zasahování do osvětlení. Řádné osvětlení bude dále zajištěno přenosnými světelnými zdroji – zajistí jednotlivý zhotovitelé pro své pracovníky a tato budou odpovídat platným bezpečnostním předpisům a příslušným technickým normám. Osvětlení stavby bude pravidelně kontrolováno a revidováno dle platných ČSN – odpovídá hlavní zhotovitel stavby.</w:t>
      </w:r>
    </w:p>
    <w:p w14:paraId="6BB49D44" w14:textId="77777777" w:rsidR="007A285D" w:rsidRDefault="00FD1265" w:rsidP="00536F25">
      <w:pPr>
        <w:spacing w:line="276" w:lineRule="auto"/>
      </w:pPr>
      <w:r>
        <w:t>Pokud bude použito p</w:t>
      </w:r>
      <w:r w:rsidR="007A285D">
        <w:t>rovizorní elektrické vedení ve venkovních prostorách staveniště bude umístěno v chráničce nebo vyvěšeno. Je zakázáno umístění provizorních rozvodů elektro tak, aby mohlo být přejížděno stavební mechanizací, apod.</w:t>
      </w:r>
    </w:p>
    <w:p w14:paraId="0B022ED2" w14:textId="77777777" w:rsidR="002B4511" w:rsidRDefault="007A285D" w:rsidP="00536F25">
      <w:pPr>
        <w:spacing w:line="276" w:lineRule="auto"/>
      </w:pPr>
      <w:r>
        <w:t>Elektrické prozatímní zařízení</w:t>
      </w:r>
      <w:r w:rsidR="00FD1265">
        <w:t xml:space="preserve"> – pokud pude použito</w:t>
      </w:r>
      <w:r>
        <w:t xml:space="preserve">, včetně všech elektrických provizorních skříní, bude pravidelně kontrolováno osobu s vyšší elektrotechnickou kvalifikací – prokazatelně nejméně 1x za </w:t>
      </w:r>
      <w:r w:rsidRPr="007A285D">
        <w:t>kalendářní měsíc a bude mít platnou revizi (včetně zakreslení rozmístění) v souladu s</w:t>
      </w:r>
      <w:r>
        <w:t> </w:t>
      </w:r>
      <w:r w:rsidRPr="00876903">
        <w:t>ČSN 33 1500</w:t>
      </w:r>
      <w:r w:rsidRPr="007A285D">
        <w:t xml:space="preserve">, ne starší než 6x kalendářních měsíců. Hlavní „STOP“ tlačítko – vypínač bude řádně a viditelně označen a budou s ním prokazatelně seznámeni všichni pracovníci provádějící práce na staveništi; odpovídá každý zhotovitel. </w:t>
      </w:r>
    </w:p>
    <w:p w14:paraId="6DCADE2A" w14:textId="77777777" w:rsidR="002B4511" w:rsidRDefault="002B4511" w:rsidP="00536F25">
      <w:pPr>
        <w:pStyle w:val="Nadpis3"/>
        <w:spacing w:line="276" w:lineRule="auto"/>
      </w:pPr>
      <w:bookmarkStart w:id="29" w:name="_Toc62119346"/>
      <w:r w:rsidRPr="002B4511">
        <w:t>posouzení vnějších vlivů na stavbu, zejména otřesů od dopravy, nebezpečí povodně, sesuvu zeminy, a konkretizace opatření pro případ krizové situace,</w:t>
      </w:r>
      <w:bookmarkEnd w:id="29"/>
    </w:p>
    <w:p w14:paraId="1AB9F416" w14:textId="77777777" w:rsidR="00DE126E" w:rsidRDefault="00DE126E" w:rsidP="00DE126E">
      <w:pPr>
        <w:spacing w:line="276" w:lineRule="auto"/>
      </w:pPr>
      <w:r>
        <w:t xml:space="preserve">Realizace projektu nevyžaduje objížďky ani výluky dopravy. </w:t>
      </w:r>
    </w:p>
    <w:p w14:paraId="6AD5A929" w14:textId="77777777" w:rsidR="003D69ED" w:rsidRDefault="00DE126E" w:rsidP="00DE126E">
      <w:pPr>
        <w:spacing w:line="276" w:lineRule="auto"/>
      </w:pPr>
      <w:r>
        <w:t>Vjezd a výjezd na staveniště bude komunikačně napojen na silnici č. I</w:t>
      </w:r>
      <w:r w:rsidR="00640582">
        <w:t>I</w:t>
      </w:r>
      <w:r>
        <w:t>I/</w:t>
      </w:r>
      <w:r w:rsidR="00640582">
        <w:t>4498</w:t>
      </w:r>
      <w:r w:rsidR="00680BA0" w:rsidRPr="00680BA0">
        <w:t>.</w:t>
      </w:r>
    </w:p>
    <w:p w14:paraId="21C77A70" w14:textId="77777777" w:rsidR="00680BA0" w:rsidRDefault="00680BA0" w:rsidP="00680BA0">
      <w:pPr>
        <w:spacing w:line="276" w:lineRule="auto"/>
      </w:pPr>
      <w:r>
        <w:t>Opatření:</w:t>
      </w:r>
    </w:p>
    <w:p w14:paraId="7CB0EDEE" w14:textId="77777777" w:rsidR="00680BA0" w:rsidRDefault="00680BA0" w:rsidP="00680BA0">
      <w:pPr>
        <w:spacing w:line="276" w:lineRule="auto"/>
      </w:pPr>
      <w:r>
        <w:t xml:space="preserve">- Před zahájením prací je nutné vybudovat schválené dopravní </w:t>
      </w:r>
      <w:r w:rsidR="00DE126E">
        <w:t>inženýrské opatření</w:t>
      </w:r>
      <w:r>
        <w:t>.</w:t>
      </w:r>
    </w:p>
    <w:p w14:paraId="2AA4BC19" w14:textId="77777777" w:rsidR="00680BA0" w:rsidRDefault="00680BA0" w:rsidP="00680BA0">
      <w:pPr>
        <w:spacing w:line="276" w:lineRule="auto"/>
      </w:pPr>
      <w:r>
        <w:t>Dále koordinátor BOZP upozorňuji na řádné viditelné označení vnitrostaveništních dopravních komunikací, včetně komunikací pro pěší, na nepřehledných místech např. viditelnou výstražnou páskou nebo dopravními přemístitelnými stojany tzv.: „Z“.</w:t>
      </w:r>
    </w:p>
    <w:p w14:paraId="0CD0CFA5" w14:textId="77777777" w:rsidR="00680BA0" w:rsidRDefault="00680BA0" w:rsidP="00FD1265">
      <w:pPr>
        <w:spacing w:line="276" w:lineRule="auto"/>
        <w:rPr>
          <w:i/>
        </w:rPr>
      </w:pPr>
    </w:p>
    <w:p w14:paraId="41BAA823" w14:textId="77777777" w:rsidR="00FD1265" w:rsidRDefault="00FD1265" w:rsidP="00FD1265">
      <w:pPr>
        <w:spacing w:line="276" w:lineRule="auto"/>
      </w:pPr>
      <w:r>
        <w:tab/>
        <w:t xml:space="preserve">Stavbou protéká </w:t>
      </w:r>
      <w:r w:rsidR="003D69ED">
        <w:t>vodní tok</w:t>
      </w:r>
      <w:r>
        <w:t xml:space="preserve"> </w:t>
      </w:r>
      <w:r w:rsidR="00640582">
        <w:t>řeka</w:t>
      </w:r>
      <w:r w:rsidR="00820C21" w:rsidRPr="00820C21">
        <w:t xml:space="preserve"> </w:t>
      </w:r>
      <w:r w:rsidR="00640582">
        <w:t>Morava</w:t>
      </w:r>
      <w:r w:rsidR="003D69ED">
        <w:t>.</w:t>
      </w:r>
    </w:p>
    <w:p w14:paraId="30D10D39" w14:textId="77777777" w:rsidR="00FD1265" w:rsidRDefault="00FD1265" w:rsidP="00FD1265">
      <w:pPr>
        <w:spacing w:line="276" w:lineRule="auto"/>
      </w:pPr>
      <w:r>
        <w:t>Opatření:</w:t>
      </w:r>
    </w:p>
    <w:p w14:paraId="5EF51A9F" w14:textId="77777777" w:rsidR="00FD1265" w:rsidRDefault="00FD1265" w:rsidP="00FD1265">
      <w:pPr>
        <w:spacing w:line="276" w:lineRule="auto"/>
      </w:pPr>
      <w:r>
        <w:t xml:space="preserve">- Zhotovitel před zahájením prací </w:t>
      </w:r>
      <w:r w:rsidR="00820C21">
        <w:t>vypracuje</w:t>
      </w:r>
      <w:r>
        <w:t xml:space="preserve"> Povodňový</w:t>
      </w:r>
      <w:r w:rsidR="003D69ED">
        <w:t xml:space="preserve"> a Havarijní plán</w:t>
      </w:r>
      <w:r>
        <w:t xml:space="preserve"> a nechá ho schválit příslušnými úřady.</w:t>
      </w:r>
    </w:p>
    <w:p w14:paraId="7C0B3A92" w14:textId="77777777" w:rsidR="000E260E" w:rsidRDefault="00FD1265" w:rsidP="000E260E">
      <w:pPr>
        <w:spacing w:line="276" w:lineRule="auto"/>
      </w:pPr>
      <w:r>
        <w:t xml:space="preserve">- </w:t>
      </w:r>
      <w:r w:rsidRPr="00FD1265">
        <w:t xml:space="preserve">Stavba bude prováděna </w:t>
      </w:r>
      <w:r w:rsidR="00635CEA">
        <w:t>díky z</w:t>
      </w:r>
      <w:r w:rsidR="00635CEA" w:rsidRPr="00635CEA">
        <w:t>ahrazení průtočného profilu bude provedeno v rámci celkové srážky řeky Moravy, která bude nutná pro realizaci jiné zakázky – Jez na Moravě, Nové Mlýny – oprava PB zdi v nadjezí.</w:t>
      </w:r>
    </w:p>
    <w:p w14:paraId="55D2FA0F" w14:textId="77777777" w:rsidR="00FD1265" w:rsidRDefault="00FD1265" w:rsidP="00FD1265">
      <w:pPr>
        <w:spacing w:line="276" w:lineRule="auto"/>
      </w:pPr>
      <w:r>
        <w:lastRenderedPageBreak/>
        <w:t xml:space="preserve">- V korytě </w:t>
      </w:r>
      <w:r w:rsidR="003D69ED">
        <w:t>vodního toku</w:t>
      </w:r>
      <w:r>
        <w:t xml:space="preserve"> nebude skladován stavební materiál ani stavební stroje.</w:t>
      </w:r>
    </w:p>
    <w:p w14:paraId="19CFF794" w14:textId="77777777" w:rsidR="0021175D" w:rsidRDefault="00FD1265" w:rsidP="00D94F44">
      <w:pPr>
        <w:spacing w:line="276" w:lineRule="auto"/>
        <w:rPr>
          <w:b/>
        </w:rPr>
      </w:pPr>
      <w:r w:rsidRPr="00D94F44">
        <w:rPr>
          <w:b/>
        </w:rPr>
        <w:t>Na staveništi musí být k dispozici odpovídajícím způsobem vybavená lékárna první pomoci, jejíž obsah bude pravidelně kontrolován</w:t>
      </w:r>
      <w:r w:rsidR="00D94F44" w:rsidRPr="00D94F44">
        <w:rPr>
          <w:b/>
        </w:rPr>
        <w:t xml:space="preserve"> a k tomu přítomnou prokazatelně vyškolenou osobu</w:t>
      </w:r>
      <w:r w:rsidRPr="00D94F44">
        <w:rPr>
          <w:b/>
        </w:rPr>
        <w:t>, dále zařízení pro přivolání rychlé záchranné služby v</w:t>
      </w:r>
      <w:r w:rsidR="0021175D">
        <w:rPr>
          <w:b/>
        </w:rPr>
        <w:t> </w:t>
      </w:r>
      <w:r w:rsidRPr="00D94F44">
        <w:rPr>
          <w:b/>
        </w:rPr>
        <w:t>případě úrazu, požáru nebo jiného stavu nouze a místo pro poskytnutí první pomoci.</w:t>
      </w:r>
    </w:p>
    <w:p w14:paraId="5A59B258" w14:textId="77777777" w:rsidR="00FD1265" w:rsidRDefault="00D94F44" w:rsidP="00D94F44">
      <w:pPr>
        <w:spacing w:line="276" w:lineRule="auto"/>
        <w:rPr>
          <w:b/>
        </w:rPr>
      </w:pPr>
      <w:r w:rsidRPr="00D94F44">
        <w:rPr>
          <w:b/>
        </w:rPr>
        <w:t xml:space="preserve"> </w:t>
      </w:r>
      <w:r w:rsidR="0021175D" w:rsidRPr="0021175D">
        <w:rPr>
          <w:b/>
        </w:rPr>
        <w:t>Na staveništi budou viditelně k dispozici telefonní čísla na zdravotní službu, hasiče, policii, štítek stavebního povolení a kopie ohlášení stavby na OIP.</w:t>
      </w:r>
    </w:p>
    <w:p w14:paraId="3E1BC20B" w14:textId="77777777" w:rsidR="002B4511" w:rsidRDefault="002B4511" w:rsidP="00536F25">
      <w:pPr>
        <w:pStyle w:val="Nadpis3"/>
        <w:spacing w:line="276" w:lineRule="auto"/>
      </w:pPr>
      <w:bookmarkStart w:id="30" w:name="_Toc62119347"/>
      <w:r w:rsidRPr="002B4511">
        <w:t>opatření vztahující se k umístění a řešení zařízení staveniště, včetně situačního výkresu širších vztahů staveniště, řešení svislé a vodorovné dopravy osob a</w:t>
      </w:r>
      <w:r>
        <w:t> </w:t>
      </w:r>
      <w:r w:rsidRPr="002B4511">
        <w:t>materiálu,</w:t>
      </w:r>
      <w:bookmarkEnd w:id="30"/>
    </w:p>
    <w:p w14:paraId="49F0054D" w14:textId="77777777" w:rsidR="007E754D" w:rsidRDefault="007E754D" w:rsidP="00536F25">
      <w:pPr>
        <w:spacing w:line="276" w:lineRule="auto"/>
      </w:pPr>
      <w:r>
        <w:t>Umístnění zařízení staveniště bude v prostorách staveniště</w:t>
      </w:r>
      <w:r w:rsidR="003D69ED">
        <w:t xml:space="preserve"> nebo v dočasném záboru pro potřeby zařízení staveniště</w:t>
      </w:r>
      <w:r>
        <w:t xml:space="preserve">. </w:t>
      </w:r>
      <w:r w:rsidRPr="000B121F">
        <w:rPr>
          <w:b/>
        </w:rPr>
        <w:t>V zařízení staveniště budou umístěny na určeném označeném místě prostředky pro poskytnutí první pomoci, havarijní prostředky a další důležitá dokumentace BOZP a PO, včetně tohoto Plánu BOZP; odpovídá hlavní zhotovitel stavby.</w:t>
      </w:r>
      <w:r w:rsidR="005331BB" w:rsidRPr="000B121F">
        <w:rPr>
          <w:b/>
        </w:rPr>
        <w:t xml:space="preserve"> </w:t>
      </w:r>
    </w:p>
    <w:p w14:paraId="180824A1" w14:textId="77777777" w:rsidR="007E754D" w:rsidRDefault="007E754D" w:rsidP="00536F25">
      <w:pPr>
        <w:spacing w:line="276" w:lineRule="auto"/>
      </w:pPr>
      <w:r>
        <w:t xml:space="preserve">Zařízení staveniště bude </w:t>
      </w:r>
      <w:r w:rsidR="004504CC">
        <w:t xml:space="preserve">např. </w:t>
      </w:r>
      <w:r>
        <w:t>prove</w:t>
      </w:r>
      <w:r w:rsidR="00F3321D">
        <w:t>deno za využití mobilních buněk.</w:t>
      </w:r>
      <w:r w:rsidR="005331BB">
        <w:t xml:space="preserve"> Plán situace umístění zařízení staveniště bude průběžně aktualizován před předáním staveniště a při realizaci stavby</w:t>
      </w:r>
      <w:r w:rsidR="00E07E6F">
        <w:t>, za aktualizaci situačního plánu zodpovídá hlavní zhotovitel.</w:t>
      </w:r>
      <w:r w:rsidR="005331BB">
        <w:t xml:space="preserve"> </w:t>
      </w:r>
      <w:r>
        <w:t>Součástí zařízení staveniště bude tvořit mobilní WC</w:t>
      </w:r>
      <w:r w:rsidR="004504CC">
        <w:t xml:space="preserve"> -</w:t>
      </w:r>
      <w:r w:rsidR="00BF45CE">
        <w:t xml:space="preserve"> </w:t>
      </w:r>
      <w:r>
        <w:t>Hlavní zhotovitel stavby zajistí jeho pravidelný úklid a</w:t>
      </w:r>
      <w:r w:rsidR="00E0488D">
        <w:t> </w:t>
      </w:r>
      <w:r>
        <w:t>čištění.</w:t>
      </w:r>
    </w:p>
    <w:p w14:paraId="0B71FD2C" w14:textId="77777777" w:rsidR="007E754D" w:rsidRDefault="007E754D" w:rsidP="00536F25">
      <w:pPr>
        <w:spacing w:line="276" w:lineRule="auto"/>
      </w:pPr>
      <w:r>
        <w:t>V rámci seznámení se staveništěm budou všichni pracovníci stavby seznámeni s</w:t>
      </w:r>
      <w:r w:rsidR="00F30E67">
        <w:t> </w:t>
      </w:r>
      <w:r>
        <w:t>aktuální situací na stavbě – vstupy, vjezd, umístění hlavních uzávěrů – vypínačů elektro, apod. Hlavní zhotovitel stavby (v rámci předání pracoviště jednotlivým zhotovitelům) je prostřednictvím zhotovitelů povinen s výše uvedenými skutečnostmi seznámit všechny pracovníky stavby se staveništěm, s možnými riziky také v součinnosti s koordinátorem BOZP, a to bezprostředně před zahájením vlastních prací.</w:t>
      </w:r>
    </w:p>
    <w:p w14:paraId="2F0A3BCE" w14:textId="77777777" w:rsidR="007E754D" w:rsidRDefault="00596767" w:rsidP="00536F25">
      <w:pPr>
        <w:spacing w:line="276" w:lineRule="auto"/>
      </w:pPr>
      <w:r>
        <w:t>Stavební materiál</w:t>
      </w:r>
      <w:r w:rsidR="00832E27">
        <w:t xml:space="preserve"> </w:t>
      </w:r>
      <w:r w:rsidR="007E754D">
        <w:t>bud</w:t>
      </w:r>
      <w:r>
        <w:t>e</w:t>
      </w:r>
      <w:r w:rsidR="007E754D">
        <w:t xml:space="preserve"> přepravován na místo zpracování</w:t>
      </w:r>
      <w:r w:rsidR="004504CC">
        <w:t xml:space="preserve"> a z místa staveniště</w:t>
      </w:r>
      <w:r w:rsidR="007E754D">
        <w:t xml:space="preserve"> vozidly</w:t>
      </w:r>
      <w:r w:rsidR="004504CC">
        <w:t> </w:t>
      </w:r>
      <w:r w:rsidR="007E754D">
        <w:t>–</w:t>
      </w:r>
      <w:r w:rsidR="004504CC">
        <w:t> </w:t>
      </w:r>
      <w:r w:rsidR="007E754D">
        <w:t>typ vozidla</w:t>
      </w:r>
      <w:r>
        <w:t xml:space="preserve"> specifikovány zhotovitelem</w:t>
      </w:r>
      <w:r w:rsidR="007E754D">
        <w:t xml:space="preserve">. Na dopravu materiálu </w:t>
      </w:r>
      <w:r w:rsidR="00C01B60">
        <w:t>bud</w:t>
      </w:r>
      <w:r w:rsidR="00BF45CE">
        <w:t>ou</w:t>
      </w:r>
      <w:r w:rsidR="00C01B60">
        <w:t xml:space="preserve"> sloužit vnitro staveništní cesty.</w:t>
      </w:r>
      <w:r w:rsidR="00BF45CE" w:rsidRPr="00BF45CE">
        <w:t xml:space="preserve"> </w:t>
      </w:r>
    </w:p>
    <w:p w14:paraId="36A517DE" w14:textId="77777777" w:rsidR="00EC128E" w:rsidRDefault="00EC128E" w:rsidP="00EC128E">
      <w:pPr>
        <w:spacing w:line="276" w:lineRule="auto"/>
      </w:pPr>
      <w:r>
        <w:t xml:space="preserve">Na případné zařízení staveniště – skládky materiálů, sociální zařízení, bude využita plocha oploceného prostoru viz bod </w:t>
      </w:r>
      <w:r w:rsidRPr="00EC128E">
        <w:rPr>
          <w:i/>
        </w:rPr>
        <w:t>a).</w:t>
      </w:r>
      <w:r w:rsidR="00D4223F">
        <w:t xml:space="preserve"> </w:t>
      </w:r>
      <w:r w:rsidR="00366BFE" w:rsidRPr="00366BFE">
        <w:t>Na svislou dopravu materiálu velkých kusových dílců bude použit automobilní jeřáb, případně jiný st</w:t>
      </w:r>
      <w:r w:rsidR="00366BFE">
        <w:t>roj specifikovaný zhotovitelem</w:t>
      </w:r>
      <w:r w:rsidR="00466CAE">
        <w:t xml:space="preserve"> případně jednoduché kladky pro ruční zvedání břemen</w:t>
      </w:r>
      <w:r>
        <w:t>. Na svislou dop</w:t>
      </w:r>
      <w:r w:rsidR="00466CAE">
        <w:t>ravu osob budou použity žebříky</w:t>
      </w:r>
      <w:r w:rsidR="00635CEA">
        <w:t xml:space="preserve"> a lešení</w:t>
      </w:r>
      <w:r w:rsidR="00466CAE">
        <w:t>.</w:t>
      </w:r>
    </w:p>
    <w:p w14:paraId="769164CE" w14:textId="77777777" w:rsidR="00D4223F" w:rsidRDefault="00D4223F" w:rsidP="00D4223F">
      <w:pPr>
        <w:spacing w:line="276" w:lineRule="auto"/>
      </w:pPr>
      <w:r>
        <w:t>Jednoduché kladky pro ruční zvedání břemen</w:t>
      </w:r>
    </w:p>
    <w:p w14:paraId="42D525C7" w14:textId="77777777" w:rsidR="00D4223F" w:rsidRDefault="00D4223F" w:rsidP="00D4223F">
      <w:pPr>
        <w:spacing w:line="276" w:lineRule="auto"/>
      </w:pPr>
      <w:r>
        <w:t>1.</w:t>
      </w:r>
      <w:r>
        <w:tab/>
        <w:t>Nosné textilní lano musí mít průměr nejméně 10 mm. Poškozené lano je vyloučeno z používání.</w:t>
      </w:r>
    </w:p>
    <w:p w14:paraId="06170F59" w14:textId="77777777" w:rsidR="00D4223F" w:rsidRDefault="00D4223F" w:rsidP="00D4223F">
      <w:pPr>
        <w:spacing w:line="276" w:lineRule="auto"/>
      </w:pPr>
      <w:r>
        <w:t>2.</w:t>
      </w:r>
      <w:r>
        <w:tab/>
        <w:t>Provedení nosné konstrukce kladky je před prvním použitím prokazatelně schváleno fyzickou osobou určenou zhotovitelem.</w:t>
      </w:r>
    </w:p>
    <w:p w14:paraId="3DB48AD2" w14:textId="77777777" w:rsidR="002B4511" w:rsidRDefault="00B713C5" w:rsidP="00536F25">
      <w:pPr>
        <w:pStyle w:val="Nadpis3"/>
        <w:spacing w:line="276" w:lineRule="auto"/>
      </w:pPr>
      <w:bookmarkStart w:id="31" w:name="_Toc62119348"/>
      <w:r w:rsidRPr="00B713C5">
        <w:lastRenderedPageBreak/>
        <w:t>postupy pro zemní práce řešící zajištění provádění výkopů, zejména riziko zasypání osob, s ohledem na druhy pažení, šířku výkopu, sklony svahu, technologii ukládání sítí do výkopu, zabezpečení okolních staveb, snižování a</w:t>
      </w:r>
      <w:r w:rsidR="00596767">
        <w:t> </w:t>
      </w:r>
      <w:r w:rsidRPr="00B713C5">
        <w:t>odvádění povrchové a podzemní vody,</w:t>
      </w:r>
      <w:bookmarkEnd w:id="31"/>
    </w:p>
    <w:p w14:paraId="523E6AB0" w14:textId="77777777" w:rsidR="0021175D" w:rsidRDefault="00635CEA" w:rsidP="0021175D">
      <w:pPr>
        <w:pStyle w:val="Odstavecseseznamem"/>
        <w:spacing w:line="276" w:lineRule="auto"/>
        <w:ind w:left="1134" w:hanging="425"/>
      </w:pPr>
      <w:r>
        <w:t>Tyto postupy nebudou na stavbě prováděny.</w:t>
      </w:r>
    </w:p>
    <w:p w14:paraId="3F8FB7F5" w14:textId="77777777" w:rsidR="002B4511" w:rsidRDefault="002B4511" w:rsidP="00536F25">
      <w:pPr>
        <w:pStyle w:val="Nadpis3"/>
        <w:spacing w:line="276" w:lineRule="auto"/>
      </w:pPr>
      <w:bookmarkStart w:id="32" w:name="_Toc62119349"/>
      <w:r w:rsidRPr="002B4511">
        <w:t>způsob zajištění bezbariérového řešení na veřejných pozemních komunikacích a</w:t>
      </w:r>
      <w:r w:rsidR="00536F25">
        <w:t> </w:t>
      </w:r>
      <w:r w:rsidRPr="002B4511">
        <w:t xml:space="preserve">veřejných plochách, zejména s ohledem na způsob zajištění proti pádu </w:t>
      </w:r>
      <w:r w:rsidR="003E6BEE">
        <w:br/>
      </w:r>
      <w:r w:rsidRPr="002B4511">
        <w:t>do výkopu osob se zrakovým postižením,</w:t>
      </w:r>
      <w:bookmarkEnd w:id="32"/>
    </w:p>
    <w:p w14:paraId="0790F990" w14:textId="77777777" w:rsidR="00770474" w:rsidRDefault="00770474" w:rsidP="00B01570">
      <w:pPr>
        <w:spacing w:line="276" w:lineRule="auto"/>
        <w:ind w:firstLine="720"/>
      </w:pPr>
      <w:r w:rsidRPr="00630F41">
        <w:t xml:space="preserve">Převedení pěších </w:t>
      </w:r>
      <w:r w:rsidR="00635CEA">
        <w:t xml:space="preserve">není </w:t>
      </w:r>
      <w:r w:rsidRPr="00630F41">
        <w:t>nutno řešit.</w:t>
      </w:r>
    </w:p>
    <w:p w14:paraId="5FC2CEB2" w14:textId="77777777" w:rsidR="002B4511" w:rsidRDefault="00B713C5" w:rsidP="00536F25">
      <w:pPr>
        <w:pStyle w:val="Nadpis3"/>
        <w:spacing w:line="276" w:lineRule="auto"/>
      </w:pPr>
      <w:bookmarkStart w:id="33" w:name="_Toc62119350"/>
      <w:r w:rsidRPr="00B713C5">
        <w:t xml:space="preserve">postupy pro betonářské práce řešící způsob dopravy betonové směsi, zajištění všech fyzických osob zdržujících se na staveništi proti pádu do směsi, pohyb </w:t>
      </w:r>
      <w:r w:rsidR="003E6BEE">
        <w:br/>
      </w:r>
      <w:r w:rsidRPr="00B713C5">
        <w:t>po výztuži, přístup k místům betonáže, předpokládané provedení bednění,</w:t>
      </w:r>
      <w:bookmarkEnd w:id="33"/>
    </w:p>
    <w:p w14:paraId="4F806425" w14:textId="77777777" w:rsidR="003A7A94" w:rsidRDefault="003A7A94" w:rsidP="0077090F">
      <w:pPr>
        <w:spacing w:line="276" w:lineRule="auto"/>
      </w:pPr>
      <w:r w:rsidRPr="00581DC0">
        <w:t xml:space="preserve">Rozsah betonových prací bude </w:t>
      </w:r>
      <w:r w:rsidR="00635CEA">
        <w:t>formou zálivkového betonu</w:t>
      </w:r>
      <w:r w:rsidRPr="00581DC0">
        <w:t>.</w:t>
      </w:r>
    </w:p>
    <w:p w14:paraId="0B8EC559" w14:textId="77777777" w:rsidR="0077090F" w:rsidRPr="00F3306D" w:rsidRDefault="0077090F" w:rsidP="0077090F">
      <w:pPr>
        <w:spacing w:line="276" w:lineRule="auto"/>
      </w:pPr>
      <w:r w:rsidRPr="00F3306D">
        <w:t>Doprava betonové směsi pro betonáž bude zajištěna pomocí domíchávače a čerpadla betonové směsi</w:t>
      </w:r>
      <w:r w:rsidR="003A7A94">
        <w:t>, případně motorovým vozidlem nebo vozíkem specifikovaným zhotovitelem</w:t>
      </w:r>
      <w:r w:rsidRPr="00F3306D">
        <w:t xml:space="preserve"> </w:t>
      </w:r>
      <w:r w:rsidR="003A7A94">
        <w:t xml:space="preserve">stavby. </w:t>
      </w:r>
      <w:r w:rsidRPr="00F3306D">
        <w:t xml:space="preserve">Objem betonářských prací není v takovém rozsahu, aby hrozil pád do betonové směsi. </w:t>
      </w:r>
    </w:p>
    <w:p w14:paraId="7F359C01" w14:textId="77777777" w:rsidR="00DE49B4" w:rsidRDefault="00DE49B4" w:rsidP="00DE49B4">
      <w:pPr>
        <w:spacing w:line="276" w:lineRule="auto"/>
      </w:pPr>
      <w:r>
        <w:t>Opatření:</w:t>
      </w:r>
    </w:p>
    <w:p w14:paraId="46AEC6CD" w14:textId="77777777" w:rsidR="00DE49B4" w:rsidRDefault="00DE49B4" w:rsidP="00DE49B4">
      <w:pPr>
        <w:spacing w:line="276" w:lineRule="auto"/>
      </w:pPr>
      <w:r>
        <w:t>- Před jízdou, zejména po ukončení plnění nebo vyprazdňování přepravního zařízení, zkontroluje řidič dopravního prostředku, zajištění výsypného zařízení v přepravní poloze, popřípadě je v této poloze v souladu s návodem k používání,</w:t>
      </w:r>
    </w:p>
    <w:p w14:paraId="3A0D8ACD" w14:textId="77777777" w:rsidR="00DE49B4" w:rsidRDefault="00DE49B4" w:rsidP="00DE49B4">
      <w:pPr>
        <w:spacing w:line="276" w:lineRule="auto"/>
      </w:pPr>
      <w:r>
        <w:t>- Pro dopravu směsí k čerpadlu musí být zajištěn bezpečný příjezd nevyžadující složité a opakované couvání vozidel,</w:t>
      </w:r>
    </w:p>
    <w:p w14:paraId="3492BCA1" w14:textId="77777777" w:rsidR="00DE49B4" w:rsidRDefault="00DE49B4" w:rsidP="00DE49B4">
      <w:pPr>
        <w:spacing w:line="276" w:lineRule="auto"/>
      </w:pPr>
      <w:r>
        <w:t>- Při přejímce a při ukládání směsi musí být vozidlo umístěno na přehledném a dostatečně únosném místě bez překážek ztěžujících manipulaci a potřebnou vizuální kontrolu,</w:t>
      </w:r>
    </w:p>
    <w:p w14:paraId="7C5B4460" w14:textId="77777777" w:rsidR="00DE49B4" w:rsidRDefault="00DE49B4" w:rsidP="00DE49B4">
      <w:pPr>
        <w:spacing w:line="276" w:lineRule="auto"/>
      </w:pPr>
      <w:r>
        <w:t>- Při provozu čerpadel není dovoleno přehýbat hadice, manipulovat se spojkami a ručně přemisťovat hadice a potrubí, nejsou-li pro to konstruovány, vstupovat na konstrukci čerpadla a do nebezpečného prostoru u koncovky hadice,</w:t>
      </w:r>
    </w:p>
    <w:p w14:paraId="545B198D" w14:textId="77777777" w:rsidR="00DE49B4" w:rsidRDefault="00DE49B4" w:rsidP="00DE49B4">
      <w:pPr>
        <w:spacing w:line="276" w:lineRule="auto"/>
      </w:pPr>
      <w:r>
        <w:t>- Pojízdné čerpadlo (dále jen "autočerpadlo") musí být umístěno tak, aby obslužné místo bylo přehledné a v prostoru manipulace s výložníkem a potrubím se nenacházely překážky ztěžující tuto manipulaci,</w:t>
      </w:r>
    </w:p>
    <w:p w14:paraId="45F007AB" w14:textId="77777777" w:rsidR="00DE49B4" w:rsidRDefault="00DE49B4" w:rsidP="00DE49B4">
      <w:pPr>
        <w:spacing w:line="276" w:lineRule="auto"/>
      </w:pPr>
      <w:r>
        <w:t>- Při použití děleného výložníku musí být autočerpadlo umístěno tak, aby je nebylo nutno zbytečně přemísťovat a aby byla dodržena bezpečná vzdálenost od okrajů výkopů, podpěr lešení a jiných překážek,</w:t>
      </w:r>
    </w:p>
    <w:p w14:paraId="246315F9" w14:textId="77777777" w:rsidR="00DE49B4" w:rsidRDefault="00DE49B4" w:rsidP="00DE49B4">
      <w:pPr>
        <w:spacing w:line="276" w:lineRule="auto"/>
      </w:pPr>
      <w:r>
        <w:t>- V pracovním prostoru výložníku autočerpadla se nikdo nezdržuje,</w:t>
      </w:r>
    </w:p>
    <w:p w14:paraId="084EA5B0" w14:textId="77777777" w:rsidR="00DE49B4" w:rsidRDefault="00DE49B4" w:rsidP="00DE49B4">
      <w:pPr>
        <w:spacing w:line="276" w:lineRule="auto"/>
      </w:pPr>
      <w:r>
        <w:t>- Výložník autočerpadla nelze používat ke zdvihání a přemísťování břemen,</w:t>
      </w:r>
    </w:p>
    <w:p w14:paraId="4C36F534" w14:textId="77777777" w:rsidR="00DE49B4" w:rsidRDefault="00DE49B4" w:rsidP="00DE49B4">
      <w:pPr>
        <w:spacing w:line="276" w:lineRule="auto"/>
      </w:pPr>
      <w:r>
        <w:lastRenderedPageBreak/>
        <w:t>- Manipulace s rozvinutým výložníkem (výložníková ramena s potrubím a hadicemi) smí být prováděna jen při zajištění stability autočerpadla sklápěcími a výsuvnými opěrami (stabilizátory) v souladu s návodem k používání,</w:t>
      </w:r>
    </w:p>
    <w:p w14:paraId="7369A26E" w14:textId="77777777" w:rsidR="00DE49B4" w:rsidRDefault="00DE49B4" w:rsidP="00DE49B4">
      <w:pPr>
        <w:spacing w:line="276" w:lineRule="auto"/>
      </w:pPr>
      <w:r>
        <w:t>- Přemisťovat autočerpadlo lze jen s výložníkem složeným v přepravní poloze,</w:t>
      </w:r>
    </w:p>
    <w:p w14:paraId="36894E4C" w14:textId="77777777" w:rsidR="00DE49B4" w:rsidRDefault="00DE49B4" w:rsidP="00DE49B4">
      <w:pPr>
        <w:spacing w:line="276" w:lineRule="auto"/>
      </w:pPr>
      <w:r>
        <w:t>- Dopravuje-li se betonová směs do místa ukládání čerpadlem, zhotovitel stanoví a zajistí způsob dorozumívání mezi fyzickou osobou provádějící ukládání a obsluhou čerpadla,</w:t>
      </w:r>
    </w:p>
    <w:p w14:paraId="4C8D88A9" w14:textId="77777777" w:rsidR="00DE49B4" w:rsidRDefault="00DE49B4" w:rsidP="00DE49B4">
      <w:pPr>
        <w:spacing w:line="276" w:lineRule="auto"/>
      </w:pPr>
      <w:r>
        <w:t>- Potrubí, hadice, dopravníky, skluzné a vibrační žlaby a jiná zařízení pro dopravu betonové směsi musí být vedeny a zajištěny tak, aby nezpůsobily přetížení nebo nadměrné namáhání, například lešení, bednění, stěny výkopu nebo konstrukčních částí stavby,</w:t>
      </w:r>
    </w:p>
    <w:p w14:paraId="6CC08712" w14:textId="77777777" w:rsidR="00DE49B4" w:rsidRDefault="00DE49B4" w:rsidP="00DE49B4">
      <w:pPr>
        <w:spacing w:line="276" w:lineRule="auto"/>
      </w:pPr>
      <w:r>
        <w:t>- Víko tlakové nádoby nelze otvírat, pokud nebyl přetlak uvnitř nádoby zrušen podle návodu k používání, například odvzdušňovacím ventilem,</w:t>
      </w:r>
    </w:p>
    <w:p w14:paraId="310AA8EA" w14:textId="77777777" w:rsidR="00DE49B4" w:rsidRDefault="00DE49B4" w:rsidP="00DE49B4">
      <w:pPr>
        <w:spacing w:line="276" w:lineRule="auto"/>
      </w:pPr>
      <w:r>
        <w:t>- Vyústění potrubí na čerpání směsi musí být spolehlivě zajištěno tak, aby riziko zranění fyzických osob následkem jeho nenadálého pohybu vlivem dynamických účinků dopravované směsi bylo minimalizováno.</w:t>
      </w:r>
    </w:p>
    <w:p w14:paraId="00FED7BA" w14:textId="77777777" w:rsidR="00DE49B4" w:rsidRDefault="00DE49B4" w:rsidP="00DE49B4">
      <w:pPr>
        <w:spacing w:line="276" w:lineRule="auto"/>
      </w:pPr>
    </w:p>
    <w:p w14:paraId="4BA6AF52" w14:textId="77777777" w:rsidR="00DE49B4" w:rsidRDefault="00DE49B4" w:rsidP="00DE49B4">
      <w:pPr>
        <w:spacing w:line="276" w:lineRule="auto"/>
      </w:pPr>
      <w:r>
        <w:t xml:space="preserve">Přístup na pracoviště po terénu a po lešení </w:t>
      </w:r>
    </w:p>
    <w:p w14:paraId="54A0B1D5" w14:textId="77777777" w:rsidR="00DE49B4" w:rsidRDefault="00DE49B4" w:rsidP="00DE49B4">
      <w:pPr>
        <w:spacing w:line="276" w:lineRule="auto"/>
      </w:pPr>
      <w:r>
        <w:t>Opatření:</w:t>
      </w:r>
    </w:p>
    <w:p w14:paraId="33D323E7" w14:textId="77777777" w:rsidR="00DE49B4" w:rsidRDefault="00DE49B4" w:rsidP="00DE49B4">
      <w:pPr>
        <w:spacing w:line="276" w:lineRule="auto"/>
      </w:pPr>
      <w:r>
        <w:t>- Při přečerpávání betonové směsi do přepravníků nebo zásobníků a při jejím ukládání do konstrukce je nutno pracovat z bezpečných pracovních podlah, popřípadě plošin, aby byla zajištěna ochrana fyzických osob zejména proti pádu z výšky nebo do hloubky, proti zavalení a zalití betonovou směsí. Nelze-li taková místa zřídit, zajistí zhotovitel ochranu fyzických osob jinými prostředky stanovenými v technologickém postupu.</w:t>
      </w:r>
    </w:p>
    <w:p w14:paraId="4615217F" w14:textId="77777777" w:rsidR="00DE49B4" w:rsidRDefault="00DE49B4" w:rsidP="00DE49B4">
      <w:pPr>
        <w:spacing w:line="276" w:lineRule="auto"/>
      </w:pPr>
      <w:r>
        <w:t>- Pro přístup a pro ruční přepravu betonové směsi musí být vybudovány bezpečné přístupové komunikace, například pracovní nebo přístupová lešení, popřípadě podlahy tak, aby byla vyloučena chůze fyzických osob bezprostředně po uložené výztuži</w:t>
      </w:r>
      <w:r w:rsidR="00581DC0">
        <w:t>.</w:t>
      </w:r>
    </w:p>
    <w:p w14:paraId="33B2D10A" w14:textId="77777777" w:rsidR="00DE49B4" w:rsidRDefault="00DE49B4" w:rsidP="00DE49B4">
      <w:pPr>
        <w:spacing w:line="276" w:lineRule="auto"/>
      </w:pPr>
      <w:r>
        <w:t>- Zhotovitel zajistí provádění kontroly stavu podpěrné konstrukce bednění v průběhu betonáže. Zjištěné závady musí být bezodkladně odstraňovány.</w:t>
      </w:r>
    </w:p>
    <w:p w14:paraId="6E0A468B" w14:textId="77777777" w:rsidR="00B713C5" w:rsidRDefault="00B713C5" w:rsidP="00536F25">
      <w:pPr>
        <w:pStyle w:val="Nadpis3"/>
        <w:spacing w:line="276" w:lineRule="auto"/>
      </w:pPr>
      <w:bookmarkStart w:id="34" w:name="_Toc62119351"/>
      <w:r w:rsidRPr="00B713C5">
        <w:t>postupy pro zednické práce řešící základní technologie zdění zevnitř objektu, zejména ochranné zábradlí zvenku, z obvodového lešení, zajišťování otvorů ve svislém zdivu, dopravu materiálu pro zdění, zajištění pod místem práce ve výšce a</w:t>
      </w:r>
      <w:r w:rsidR="0081036D">
        <w:t> </w:t>
      </w:r>
      <w:r w:rsidRPr="00B713C5">
        <w:t>v jeho okolí</w:t>
      </w:r>
      <w:bookmarkEnd w:id="34"/>
    </w:p>
    <w:p w14:paraId="1B414181" w14:textId="77777777" w:rsidR="00C01B60" w:rsidRDefault="00C01B60" w:rsidP="00C01B60">
      <w:pPr>
        <w:spacing w:line="276" w:lineRule="auto"/>
      </w:pPr>
      <w:r>
        <w:t>Ochranné opatření:</w:t>
      </w:r>
    </w:p>
    <w:p w14:paraId="317AA0D8" w14:textId="77777777" w:rsidR="00C01B60" w:rsidRDefault="00C01B60" w:rsidP="00C01B60">
      <w:pPr>
        <w:spacing w:line="276" w:lineRule="auto"/>
        <w:ind w:left="993" w:hanging="284"/>
      </w:pPr>
      <w:r>
        <w:t>-</w:t>
      </w:r>
      <w:r>
        <w:tab/>
        <w:t xml:space="preserve">Správné uchopení břemene, stabilní postavení při práci, dodržování zákazu házení </w:t>
      </w:r>
      <w:r w:rsidR="00C622C1">
        <w:t>dlažby</w:t>
      </w:r>
      <w:r>
        <w:t xml:space="preserve"> a pod.;</w:t>
      </w:r>
    </w:p>
    <w:p w14:paraId="48795409" w14:textId="77777777" w:rsidR="00C01B60" w:rsidRDefault="00C01B60" w:rsidP="00C01B60">
      <w:pPr>
        <w:spacing w:line="276" w:lineRule="auto"/>
        <w:ind w:left="993" w:hanging="284"/>
      </w:pPr>
      <w:r>
        <w:t>-</w:t>
      </w:r>
      <w:r>
        <w:tab/>
        <w:t xml:space="preserve">Bezpečné ukládání materiálů, ukládat jej jen do stabilní polohy, nikoliv na volném okraji </w:t>
      </w:r>
      <w:r w:rsidR="00C622C1">
        <w:t>toku</w:t>
      </w:r>
      <w:r>
        <w:t>, kde hrozí nebezpečí pádu;</w:t>
      </w:r>
    </w:p>
    <w:p w14:paraId="7199C7BD" w14:textId="77777777" w:rsidR="00C01B60" w:rsidRDefault="00C01B60" w:rsidP="00C01B60">
      <w:pPr>
        <w:spacing w:line="276" w:lineRule="auto"/>
        <w:ind w:left="993" w:hanging="284"/>
      </w:pPr>
      <w:r>
        <w:lastRenderedPageBreak/>
        <w:t>-</w:t>
      </w:r>
      <w:r>
        <w:tab/>
        <w:t xml:space="preserve">Zajištění dostatečného pracovního prostoru při </w:t>
      </w:r>
      <w:r w:rsidR="00C622C1">
        <w:t>pokládce</w:t>
      </w:r>
      <w:r>
        <w:t>;</w:t>
      </w:r>
    </w:p>
    <w:p w14:paraId="3390A222" w14:textId="77777777" w:rsidR="00C01B60" w:rsidRDefault="00C01B60" w:rsidP="00C01B60">
      <w:pPr>
        <w:spacing w:line="276" w:lineRule="auto"/>
        <w:ind w:left="993" w:hanging="284"/>
      </w:pPr>
      <w:r>
        <w:t>-</w:t>
      </w:r>
      <w:r>
        <w:tab/>
        <w:t xml:space="preserve">Zajištění bezpečného zvyšování místa práce tak, aby nebylo nutno provádět </w:t>
      </w:r>
      <w:r w:rsidR="00C622C1">
        <w:t>pokládku</w:t>
      </w:r>
      <w:r>
        <w:t xml:space="preserve"> ani jiné práce s rukama nad hlavou popř. v jiných nefyziologických polohách;</w:t>
      </w:r>
    </w:p>
    <w:p w14:paraId="4EA8D196" w14:textId="77777777" w:rsidR="00C01B60" w:rsidRDefault="00C01B60" w:rsidP="00C01B60">
      <w:pPr>
        <w:spacing w:line="276" w:lineRule="auto"/>
        <w:ind w:left="993" w:hanging="284"/>
      </w:pPr>
      <w:r>
        <w:t>-</w:t>
      </w:r>
      <w:r>
        <w:tab/>
        <w:t>Stanovení a dodržování technolog</w:t>
      </w:r>
      <w:r w:rsidR="00C622C1">
        <w:t>ických resp. pracovních postupů</w:t>
      </w:r>
      <w:r>
        <w:t>;</w:t>
      </w:r>
    </w:p>
    <w:p w14:paraId="3D7D3C29" w14:textId="77777777" w:rsidR="00C01B60" w:rsidRDefault="00C01B60" w:rsidP="00C01B60">
      <w:pPr>
        <w:spacing w:line="276" w:lineRule="auto"/>
        <w:ind w:left="993" w:hanging="284"/>
      </w:pPr>
      <w:r>
        <w:t>-</w:t>
      </w:r>
      <w:r>
        <w:tab/>
      </w:r>
      <w:r w:rsidR="00C622C1">
        <w:t>Pokládku</w:t>
      </w:r>
      <w:r>
        <w:t xml:space="preserve"> provádět odborně (správná vazba) zajištění stability, pevnosti a tuhostí;</w:t>
      </w:r>
    </w:p>
    <w:p w14:paraId="0879D47A" w14:textId="77777777" w:rsidR="00C01B60" w:rsidRDefault="00C01B60" w:rsidP="00C01B60">
      <w:pPr>
        <w:spacing w:line="276" w:lineRule="auto"/>
        <w:ind w:left="993" w:hanging="284"/>
      </w:pPr>
      <w:r>
        <w:t>-</w:t>
      </w:r>
      <w:r>
        <w:tab/>
        <w:t>Použití vhodného materiálu pro zdění (cihly, malty, přísady);</w:t>
      </w:r>
    </w:p>
    <w:p w14:paraId="44D90F28" w14:textId="77777777" w:rsidR="00C01B60" w:rsidRDefault="00C01B60" w:rsidP="00C01B60">
      <w:pPr>
        <w:spacing w:line="276" w:lineRule="auto"/>
        <w:ind w:left="993" w:hanging="284"/>
      </w:pPr>
      <w:r>
        <w:t>-</w:t>
      </w:r>
      <w:r>
        <w:tab/>
        <w:t>Správný postup při vyzdívání a zatěžování přizdívek ve výkopech (nenahrazovat jimi bednění);</w:t>
      </w:r>
    </w:p>
    <w:p w14:paraId="56274C45" w14:textId="77777777" w:rsidR="00C01B60" w:rsidRDefault="00C01B60" w:rsidP="00C01B60">
      <w:pPr>
        <w:spacing w:line="276" w:lineRule="auto"/>
        <w:ind w:left="993" w:hanging="284"/>
      </w:pPr>
      <w:r>
        <w:t>-</w:t>
      </w:r>
      <w:r>
        <w:tab/>
        <w:t>Postupovat podle projektu;</w:t>
      </w:r>
    </w:p>
    <w:p w14:paraId="3CA5CBA2" w14:textId="77777777" w:rsidR="00C01B60" w:rsidRDefault="00C01B60" w:rsidP="00C01B60">
      <w:pPr>
        <w:spacing w:line="276" w:lineRule="auto"/>
        <w:ind w:left="993" w:hanging="284"/>
      </w:pPr>
      <w:r>
        <w:t>-</w:t>
      </w:r>
      <w:r>
        <w:tab/>
        <w:t>Respektovat stanovený způsob osazování (osazovaných předmětů);</w:t>
      </w:r>
    </w:p>
    <w:p w14:paraId="3F81D427" w14:textId="77777777" w:rsidR="00C01B60" w:rsidRDefault="00C01B60" w:rsidP="00C01B60">
      <w:pPr>
        <w:spacing w:line="276" w:lineRule="auto"/>
        <w:ind w:left="993" w:hanging="284"/>
      </w:pPr>
      <w:r>
        <w:t>-</w:t>
      </w:r>
      <w:r>
        <w:tab/>
      </w:r>
      <w:r w:rsidR="00FF1F0E">
        <w:t>V</w:t>
      </w:r>
      <w:r>
        <w:t>ytvoření únosné pomocné pracovní podlahy;</w:t>
      </w:r>
    </w:p>
    <w:p w14:paraId="72B4AEE3" w14:textId="77777777" w:rsidR="00C01B60" w:rsidRDefault="00C01B60" w:rsidP="00C01B60">
      <w:pPr>
        <w:spacing w:line="276" w:lineRule="auto"/>
        <w:ind w:left="993" w:hanging="284"/>
      </w:pPr>
      <w:r>
        <w:t>-</w:t>
      </w:r>
      <w:r>
        <w:tab/>
        <w:t xml:space="preserve">Správné a bezpečné zacházení s </w:t>
      </w:r>
      <w:r w:rsidR="00FF1F0E">
        <w:t>betonem</w:t>
      </w:r>
      <w:r>
        <w:t xml:space="preserve">, při výrobě </w:t>
      </w:r>
      <w:r w:rsidR="00FF1F0E">
        <w:t>betonu</w:t>
      </w:r>
      <w:r>
        <w:t xml:space="preserve"> v míchačce a</w:t>
      </w:r>
      <w:r w:rsidR="0081036D">
        <w:t> </w:t>
      </w:r>
      <w:r>
        <w:t>její další manipulaci i zpracování (pokud možno tak, aby bylo minimalizováno nebezpečí vystříknutí malty, vápenného mléka);</w:t>
      </w:r>
    </w:p>
    <w:p w14:paraId="18A628B0" w14:textId="77777777" w:rsidR="00C01B60" w:rsidRDefault="00C01B60" w:rsidP="00C01B60">
      <w:pPr>
        <w:spacing w:line="276" w:lineRule="auto"/>
        <w:ind w:left="993" w:hanging="284"/>
      </w:pPr>
      <w:r>
        <w:t>-</w:t>
      </w:r>
      <w:r>
        <w:tab/>
        <w:t>Používání OOPP k ochraně zraku (při zacházení s vápnem vždy), používání rukavic, OOPP k ochraně kolen</w:t>
      </w:r>
    </w:p>
    <w:p w14:paraId="3973A2E8" w14:textId="77777777" w:rsidR="00C01B60" w:rsidRDefault="00C01B60" w:rsidP="00C01B60">
      <w:pPr>
        <w:spacing w:line="276" w:lineRule="auto"/>
        <w:ind w:left="993" w:hanging="284"/>
      </w:pPr>
      <w:r>
        <w:t>-</w:t>
      </w:r>
      <w:r>
        <w:tab/>
        <w:t>Zdravotní způsobilost, lékařské prohlídky;</w:t>
      </w:r>
    </w:p>
    <w:p w14:paraId="243D7640" w14:textId="77777777" w:rsidR="00C01B60" w:rsidRDefault="00C01B60" w:rsidP="00C01B60">
      <w:pPr>
        <w:spacing w:line="276" w:lineRule="auto"/>
        <w:ind w:left="993" w:hanging="284"/>
      </w:pPr>
      <w:r>
        <w:t>-</w:t>
      </w:r>
      <w:r>
        <w:tab/>
        <w:t>Bezpečnostní přestávky v teplém prostředí;</w:t>
      </w:r>
    </w:p>
    <w:p w14:paraId="64EE322A" w14:textId="77777777" w:rsidR="005E2F25" w:rsidRDefault="00C01B60" w:rsidP="00C01B60">
      <w:pPr>
        <w:spacing w:line="276" w:lineRule="auto"/>
        <w:ind w:left="993" w:hanging="284"/>
      </w:pPr>
      <w:r>
        <w:t>-</w:t>
      </w:r>
      <w:r>
        <w:tab/>
        <w:t>Další základní koordinační opatření — viz nařízení vlády č. 591/2006 Sb.</w:t>
      </w:r>
      <w:r w:rsidR="005E2F25">
        <w:t>.</w:t>
      </w:r>
    </w:p>
    <w:p w14:paraId="210768F3" w14:textId="77777777" w:rsidR="00B713C5" w:rsidRDefault="00B713C5" w:rsidP="00536F25">
      <w:pPr>
        <w:pStyle w:val="Nadpis3"/>
        <w:spacing w:line="276" w:lineRule="auto"/>
      </w:pPr>
      <w:bookmarkStart w:id="35" w:name="_Toc62119352"/>
      <w:r w:rsidRPr="00B713C5">
        <w:t>postupy pro montážní práce řešící bezpečnostní opatření při jednotlivých montážních operacích a s tím spojených opatřeních pro zajištění pomocných stavebních konstrukcí, přístupy na místo montáže, způsob zajišťování otvorů vzniklých s postupem montáže, doprava stavebních dílů a jejich upevňování a</w:t>
      </w:r>
      <w:r w:rsidR="00E66314">
        <w:t> </w:t>
      </w:r>
      <w:r w:rsidRPr="00B713C5">
        <w:t>stabilizace,</w:t>
      </w:r>
      <w:bookmarkEnd w:id="35"/>
    </w:p>
    <w:p w14:paraId="3451F723" w14:textId="77777777" w:rsidR="0077090F" w:rsidRDefault="0081036D" w:rsidP="0081036D">
      <w:pPr>
        <w:spacing w:line="276" w:lineRule="auto"/>
      </w:pPr>
      <w:r w:rsidRPr="00474073">
        <w:t>M</w:t>
      </w:r>
      <w:r>
        <w:t xml:space="preserve">anipulace s břemeny – </w:t>
      </w:r>
      <w:r w:rsidR="00474073">
        <w:t>především práce s</w:t>
      </w:r>
      <w:r w:rsidR="00B01570">
        <w:t> ocelovými rámy,</w:t>
      </w:r>
      <w:r w:rsidR="00642E67">
        <w:t xml:space="preserve"> </w:t>
      </w:r>
      <w:r w:rsidR="00B01570">
        <w:t>bočních vedení, prahu hradidel atd.</w:t>
      </w:r>
    </w:p>
    <w:p w14:paraId="4782D0C8" w14:textId="77777777" w:rsidR="0077090F" w:rsidRDefault="0077090F" w:rsidP="0077090F">
      <w:pPr>
        <w:spacing w:line="276" w:lineRule="auto"/>
      </w:pPr>
      <w:r>
        <w:t>Ohrožený prostor vyplývající z nasazení zdvi</w:t>
      </w:r>
      <w:r w:rsidR="00474073">
        <w:t>hacích mechanismů (specifikovaný zhotovitelem</w:t>
      </w:r>
      <w:r>
        <w:t>) a</w:t>
      </w:r>
      <w:r w:rsidR="00A00308">
        <w:t> </w:t>
      </w:r>
      <w:r>
        <w:t xml:space="preserve">dalších technických prostředků potřebných k zajištění stavby bude vymezen podle jejich dosahu a bude zajištěn v souladu s požadavky </w:t>
      </w:r>
      <w:r w:rsidR="00642E67">
        <w:t>n</w:t>
      </w:r>
      <w:r>
        <w:t>ařízení vlády č.362/2005 Sb..</w:t>
      </w:r>
    </w:p>
    <w:p w14:paraId="0090650C" w14:textId="77777777" w:rsidR="0077090F" w:rsidRDefault="00A00308" w:rsidP="00A00308">
      <w:pPr>
        <w:spacing w:line="276" w:lineRule="auto"/>
      </w:pPr>
      <w:r>
        <w:t>- Střežení ohroženého prostoru při použití zdvihacích mechanismů (mobilní jeřáby, plošiny, lávky, vrátky apod.) v době jejich pracovního nasazení a provozu.</w:t>
      </w:r>
    </w:p>
    <w:p w14:paraId="3E812F69" w14:textId="77777777" w:rsidR="00460DE5" w:rsidRDefault="00460DE5" w:rsidP="00460DE5">
      <w:r w:rsidRPr="009E3DF0">
        <w:t>Fyzické osoby provádějící montáž při ní používají montážní a bezpečnostní pomůcky a přípravky stanovené v technologickém postupu. Pro přístup na montážní pracoviště a pro zřízení bezpečné pracovní podlahy se využívají trvalé konstrukce.</w:t>
      </w:r>
    </w:p>
    <w:p w14:paraId="7D04B5DE" w14:textId="77777777" w:rsidR="0081036D" w:rsidRPr="00403A52" w:rsidRDefault="0081036D" w:rsidP="0081036D">
      <w:pPr>
        <w:spacing w:line="276" w:lineRule="auto"/>
        <w:rPr>
          <w:u w:val="single"/>
        </w:rPr>
      </w:pPr>
      <w:r w:rsidRPr="00403A52">
        <w:rPr>
          <w:u w:val="single"/>
        </w:rPr>
        <w:lastRenderedPageBreak/>
        <w:t>Základní rizika při pracích–práce s břemeny:</w:t>
      </w:r>
    </w:p>
    <w:p w14:paraId="38C21271" w14:textId="77777777" w:rsidR="0081036D" w:rsidRDefault="0081036D" w:rsidP="0081036D">
      <w:pPr>
        <w:spacing w:line="276" w:lineRule="auto"/>
        <w:ind w:left="1134" w:hanging="425"/>
      </w:pPr>
      <w:r>
        <w:t>-</w:t>
      </w:r>
      <w:r>
        <w:tab/>
        <w:t>pád břemena, náraz a zasažení pracovníka břemenem,</w:t>
      </w:r>
    </w:p>
    <w:p w14:paraId="084A3838" w14:textId="77777777" w:rsidR="0081036D" w:rsidRDefault="0081036D" w:rsidP="0081036D">
      <w:pPr>
        <w:spacing w:line="276" w:lineRule="auto"/>
        <w:ind w:left="1134" w:hanging="425"/>
      </w:pPr>
      <w:r>
        <w:t>-</w:t>
      </w:r>
      <w:r>
        <w:tab/>
        <w:t>přiražení a přitlačení pracovníka zhoupnutým břemenem/prvkem k pevné konstrukci,</w:t>
      </w:r>
    </w:p>
    <w:p w14:paraId="225B748B" w14:textId="77777777" w:rsidR="0081036D" w:rsidRDefault="0081036D" w:rsidP="0081036D">
      <w:pPr>
        <w:spacing w:line="276" w:lineRule="auto"/>
        <w:ind w:left="1134" w:hanging="425"/>
      </w:pPr>
      <w:r>
        <w:t>-</w:t>
      </w:r>
      <w:r>
        <w:tab/>
        <w:t>přiražení, rozdrcení končetiny mezi spouštěné břemeno a pevnou konstrukci, podklad,</w:t>
      </w:r>
    </w:p>
    <w:p w14:paraId="2992B4D1" w14:textId="77777777" w:rsidR="0081036D" w:rsidRDefault="0081036D" w:rsidP="0081036D">
      <w:pPr>
        <w:spacing w:line="276" w:lineRule="auto"/>
        <w:ind w:left="1134" w:hanging="425"/>
      </w:pPr>
      <w:r>
        <w:t>-</w:t>
      </w:r>
      <w:r>
        <w:tab/>
        <w:t>přetržení ocelového vázacího lana nebo jiného vázacího prostředku (řetězu, popruhu),</w:t>
      </w:r>
    </w:p>
    <w:p w14:paraId="7C2F71DD" w14:textId="77777777" w:rsidR="0081036D" w:rsidRDefault="0081036D" w:rsidP="0081036D">
      <w:pPr>
        <w:spacing w:line="276" w:lineRule="auto"/>
        <w:ind w:left="1134" w:hanging="425"/>
      </w:pPr>
      <w:r>
        <w:t>-</w:t>
      </w:r>
      <w:r>
        <w:tab/>
        <w:t>zachycení přemísťovaného břemene o stoh materiálu a jeho následné zřícení a pád na osobu, zachycení hákem vázacího prostředku o stojící břemeno a jeho následné převrácení na pracovníka,</w:t>
      </w:r>
    </w:p>
    <w:p w14:paraId="4330377A" w14:textId="77777777" w:rsidR="0081036D" w:rsidRDefault="0081036D" w:rsidP="0081036D">
      <w:pPr>
        <w:spacing w:line="276" w:lineRule="auto"/>
        <w:ind w:left="1134" w:hanging="425"/>
      </w:pPr>
      <w:r>
        <w:t>-</w:t>
      </w:r>
      <w:r>
        <w:tab/>
        <w:t>převrácení chybně uloženého břemena po odvěšení na vazače,</w:t>
      </w:r>
    </w:p>
    <w:p w14:paraId="2BCD1777" w14:textId="77777777" w:rsidR="0081036D" w:rsidRDefault="0081036D" w:rsidP="0081036D">
      <w:pPr>
        <w:spacing w:line="276" w:lineRule="auto"/>
        <w:ind w:left="1134" w:hanging="425"/>
      </w:pPr>
      <w:r>
        <w:t>-</w:t>
      </w:r>
      <w:r>
        <w:tab/>
        <w:t>zachycení sousedního prvku a jeho převrácení na pracovníka při zvedání břemen v řadě ze skládky,</w:t>
      </w:r>
    </w:p>
    <w:p w14:paraId="760A0964" w14:textId="77777777" w:rsidR="0081036D" w:rsidRDefault="0081036D" w:rsidP="0081036D">
      <w:pPr>
        <w:spacing w:line="276" w:lineRule="auto"/>
        <w:ind w:left="1134" w:hanging="425"/>
      </w:pPr>
      <w:r>
        <w:t>-</w:t>
      </w:r>
      <w:r>
        <w:tab/>
        <w:t>pád břemene na vazače nebo jinou osobu po neodborném uvázání a rozhoupání břemene, vysmeknutí smyčky lana z háku jeřábu, přetržení druhého lana,</w:t>
      </w:r>
    </w:p>
    <w:p w14:paraId="7A17475F" w14:textId="77777777" w:rsidR="0081036D" w:rsidRDefault="0081036D" w:rsidP="0081036D">
      <w:pPr>
        <w:spacing w:line="276" w:lineRule="auto"/>
        <w:ind w:left="1134" w:hanging="425"/>
      </w:pPr>
      <w:r>
        <w:t>-</w:t>
      </w:r>
      <w:r>
        <w:tab/>
        <w:t>vysmeknutí tyčového materiálu z úvazku po nárazu na pevnou překážku a zasažení pracovníka padajícím břemenem</w:t>
      </w:r>
    </w:p>
    <w:p w14:paraId="6A1A0610" w14:textId="77777777" w:rsidR="0081036D" w:rsidRPr="00403A52" w:rsidRDefault="0081036D" w:rsidP="0081036D">
      <w:pPr>
        <w:spacing w:line="276" w:lineRule="auto"/>
        <w:ind w:left="1134" w:hanging="425"/>
        <w:rPr>
          <w:u w:val="single"/>
        </w:rPr>
      </w:pPr>
      <w:r w:rsidRPr="00403A52">
        <w:rPr>
          <w:u w:val="single"/>
        </w:rPr>
        <w:t>Základní bezpečnostní opatření:</w:t>
      </w:r>
    </w:p>
    <w:p w14:paraId="03678C14" w14:textId="77777777" w:rsidR="0081036D" w:rsidRDefault="0081036D" w:rsidP="0081036D">
      <w:pPr>
        <w:pStyle w:val="Odstavecseseznamem"/>
        <w:numPr>
          <w:ilvl w:val="1"/>
          <w:numId w:val="12"/>
        </w:numPr>
        <w:spacing w:line="276" w:lineRule="auto"/>
        <w:ind w:left="1134" w:hanging="425"/>
      </w:pPr>
      <w:r>
        <w:t xml:space="preserve"> pro používání autojeřábu, vozidla s HR musí být zpracován Systém bezpečné práce podle ČSN ISO 12480-1 a prokazatelně určena pověřená osoba; se SBP musí být seznámeni všichni zhotovitelé provádějící práce na staveništi, jeřábníci, vazači, apod.</w:t>
      </w:r>
    </w:p>
    <w:p w14:paraId="36757CD6" w14:textId="77777777" w:rsidR="0081036D" w:rsidRDefault="0081036D" w:rsidP="0081036D">
      <w:pPr>
        <w:pStyle w:val="Odstavecseseznamem"/>
        <w:numPr>
          <w:ilvl w:val="1"/>
          <w:numId w:val="12"/>
        </w:numPr>
        <w:spacing w:line="276" w:lineRule="auto"/>
        <w:ind w:left="1134" w:hanging="425"/>
      </w:pPr>
      <w:r>
        <w:t xml:space="preserve"> obsluhu jeřábu, vázání břemen, signalistu musí provádět kompetentní osoby, seznámené se systémem bezpečné práce – odpovídá pověřená osoba.</w:t>
      </w:r>
    </w:p>
    <w:p w14:paraId="5442DF9A" w14:textId="77777777" w:rsidR="0049541C" w:rsidRDefault="0049541C" w:rsidP="0049541C">
      <w:pPr>
        <w:pStyle w:val="Odstavecseseznamem"/>
        <w:spacing w:line="276" w:lineRule="auto"/>
        <w:ind w:left="1134" w:firstLine="0"/>
      </w:pPr>
    </w:p>
    <w:p w14:paraId="24890A30" w14:textId="77777777" w:rsidR="0049541C" w:rsidRPr="005774CB" w:rsidRDefault="0049541C" w:rsidP="0049541C">
      <w:pPr>
        <w:spacing w:line="276" w:lineRule="auto"/>
        <w:rPr>
          <w:b/>
          <w:bCs/>
        </w:rPr>
      </w:pPr>
      <w:r w:rsidRPr="005774CB">
        <w:rPr>
          <w:b/>
          <w:bCs/>
        </w:rPr>
        <w:t>Jeřáby a zdvihací zařízení:</w:t>
      </w:r>
    </w:p>
    <w:p w14:paraId="385894DA" w14:textId="77777777" w:rsidR="0049541C" w:rsidRPr="005774CB" w:rsidRDefault="0049541C" w:rsidP="0049541C">
      <w:pPr>
        <w:spacing w:line="276" w:lineRule="auto"/>
      </w:pPr>
      <w:r w:rsidRPr="005774CB">
        <w:t>a) Zpracovat a dodržovat systém bezpečné práce s jeřábem,</w:t>
      </w:r>
    </w:p>
    <w:p w14:paraId="395338A0" w14:textId="77777777" w:rsidR="0049541C" w:rsidRPr="005774CB" w:rsidRDefault="0049541C" w:rsidP="0049541C">
      <w:pPr>
        <w:spacing w:line="276" w:lineRule="auto"/>
      </w:pPr>
      <w:r w:rsidRPr="005774CB">
        <w:t>b) zajistit správný způsob podávání informací, znamení a signalizace pro</w:t>
      </w:r>
      <w:r>
        <w:t xml:space="preserve"> </w:t>
      </w:r>
      <w:r w:rsidRPr="005774CB">
        <w:t>jeřábníka</w:t>
      </w:r>
    </w:p>
    <w:p w14:paraId="48B02C43" w14:textId="77777777" w:rsidR="0049541C" w:rsidRPr="005774CB" w:rsidRDefault="0049541C" w:rsidP="0049541C">
      <w:pPr>
        <w:spacing w:line="276" w:lineRule="auto"/>
        <w:ind w:left="993" w:hanging="284"/>
      </w:pPr>
      <w:r w:rsidRPr="005774CB">
        <w:t>c) zajistit správné zavěšení či uvázání břemene, použití vhodných vázacích</w:t>
      </w:r>
      <w:r>
        <w:t xml:space="preserve"> </w:t>
      </w:r>
      <w:r w:rsidRPr="005774CB">
        <w:t>prostředků odpovídajících nosností,</w:t>
      </w:r>
    </w:p>
    <w:p w14:paraId="299EF3E3" w14:textId="77777777" w:rsidR="0049541C" w:rsidRPr="005774CB" w:rsidRDefault="0049541C" w:rsidP="0049541C">
      <w:pPr>
        <w:spacing w:line="276" w:lineRule="auto"/>
      </w:pPr>
      <w:r w:rsidRPr="005774CB">
        <w:t>d) zajistit vazače s odpovídající kvalifikací,</w:t>
      </w:r>
    </w:p>
    <w:p w14:paraId="51FF145F" w14:textId="77777777" w:rsidR="0049541C" w:rsidRPr="005774CB" w:rsidRDefault="0049541C" w:rsidP="0049541C">
      <w:pPr>
        <w:spacing w:line="276" w:lineRule="auto"/>
      </w:pPr>
      <w:r w:rsidRPr="005774CB">
        <w:t>e) dodržovat zákaz zdržovat se v prostoru ohroženého pádem břemene,</w:t>
      </w:r>
    </w:p>
    <w:p w14:paraId="41BD503C" w14:textId="77777777" w:rsidR="0049541C" w:rsidRPr="005774CB" w:rsidRDefault="0049541C" w:rsidP="0049541C">
      <w:pPr>
        <w:spacing w:line="276" w:lineRule="auto"/>
      </w:pPr>
      <w:r w:rsidRPr="005774CB">
        <w:t>f) dodržovat správné ukládání a zajištění břemene,</w:t>
      </w:r>
    </w:p>
    <w:p w14:paraId="16BBF1D4" w14:textId="77777777" w:rsidR="0049541C" w:rsidRPr="005774CB" w:rsidRDefault="0049541C" w:rsidP="0049541C">
      <w:pPr>
        <w:spacing w:line="276" w:lineRule="auto"/>
        <w:ind w:left="851" w:hanging="142"/>
      </w:pPr>
      <w:r>
        <w:t xml:space="preserve">g) </w:t>
      </w:r>
      <w:r w:rsidRPr="005774CB">
        <w:t>zajistit stabilitu jeřábu předepsaným způsobem (podpěry, úprava podkladu,</w:t>
      </w:r>
      <w:r>
        <w:t xml:space="preserve"> </w:t>
      </w:r>
      <w:r w:rsidRPr="005774CB">
        <w:t>nepřetěžování jeřábu, zabrzdění podvozku),</w:t>
      </w:r>
    </w:p>
    <w:p w14:paraId="4339184C" w14:textId="77777777" w:rsidR="0049541C" w:rsidRPr="005774CB" w:rsidRDefault="0049541C" w:rsidP="0049541C">
      <w:pPr>
        <w:spacing w:line="276" w:lineRule="auto"/>
      </w:pPr>
      <w:r w:rsidRPr="005774CB">
        <w:lastRenderedPageBreak/>
        <w:t>h) dodržovat pravidla bezpečného pohybu jeřábníka (používat madla a úchyty,</w:t>
      </w:r>
    </w:p>
    <w:p w14:paraId="006603FD" w14:textId="77777777" w:rsidR="0049541C" w:rsidRPr="005774CB" w:rsidRDefault="0049541C" w:rsidP="0049541C">
      <w:pPr>
        <w:spacing w:line="276" w:lineRule="auto"/>
      </w:pPr>
      <w:r w:rsidRPr="005774CB">
        <w:t>zákaz seskakování z kabiny a ložné plochy, čištění nášlapných ploch atd.),</w:t>
      </w:r>
    </w:p>
    <w:p w14:paraId="64B3B55C" w14:textId="77777777" w:rsidR="0049541C" w:rsidRPr="005774CB" w:rsidRDefault="0049541C" w:rsidP="0049541C">
      <w:pPr>
        <w:spacing w:line="276" w:lineRule="auto"/>
      </w:pPr>
      <w:r w:rsidRPr="005774CB">
        <w:t>i) vyloučit přiblížení autojeřábu do nebezpečné blízkosti el. vedení pod</w:t>
      </w:r>
      <w:r>
        <w:t xml:space="preserve"> </w:t>
      </w:r>
      <w:r w:rsidRPr="005774CB">
        <w:t>napětím,</w:t>
      </w:r>
    </w:p>
    <w:p w14:paraId="5D4169F5" w14:textId="77777777" w:rsidR="0049541C" w:rsidRPr="00B713C5" w:rsidRDefault="0049541C" w:rsidP="0049541C">
      <w:pPr>
        <w:spacing w:line="276" w:lineRule="auto"/>
      </w:pPr>
      <w:r w:rsidRPr="005774CB">
        <w:t>j) požívat př</w:t>
      </w:r>
      <w:r>
        <w:t>edepsaná OOPP – zvláště ochranná přilba</w:t>
      </w:r>
      <w:r w:rsidR="0020361F">
        <w:t>, reflexní vesta a pracovní obuv s ocelovou špicí</w:t>
      </w:r>
      <w:r>
        <w:t>.</w:t>
      </w:r>
    </w:p>
    <w:p w14:paraId="318AB492" w14:textId="77777777" w:rsidR="00B713C5" w:rsidRDefault="00B713C5" w:rsidP="00536F25">
      <w:pPr>
        <w:pStyle w:val="Nadpis3"/>
        <w:spacing w:line="276" w:lineRule="auto"/>
      </w:pPr>
      <w:bookmarkStart w:id="36" w:name="_Toc62119353"/>
      <w:r w:rsidRPr="00B713C5">
        <w:t>postupy pro bourací a rekonstrukční práce řešící základní technologie bourání, zejména ruční, strojní, kombinované, a za využití výbušnin, zajištění pracovišť s</w:t>
      </w:r>
      <w:r w:rsidR="009C38DC">
        <w:t> </w:t>
      </w:r>
      <w:r w:rsidRPr="00B713C5">
        <w:t>bouracími pracemi, podchycení bouraných konstrukcí, odvoz sutin, zajištění všech fyzických osob zdržujících se na staveništi ve výšce, zabezpečení inženýrských sítí, jejich náhradní vedení, zabezpečení okolních objektů a prostor,</w:t>
      </w:r>
      <w:bookmarkEnd w:id="36"/>
    </w:p>
    <w:p w14:paraId="313E1357" w14:textId="77777777" w:rsidR="00DE49B4" w:rsidRDefault="00DE49B4" w:rsidP="00DE49B4">
      <w:pPr>
        <w:spacing w:line="276" w:lineRule="auto"/>
      </w:pPr>
      <w:r>
        <w:t xml:space="preserve">V rámci stavby bude </w:t>
      </w:r>
      <w:r w:rsidR="0020361F" w:rsidRPr="0020361F">
        <w:t xml:space="preserve">vybourání </w:t>
      </w:r>
      <w:r w:rsidR="00B01570">
        <w:t>drážky pro usazení U profilů</w:t>
      </w:r>
      <w:r w:rsidRPr="00DE49B4">
        <w:t>.</w:t>
      </w:r>
    </w:p>
    <w:p w14:paraId="3578C354" w14:textId="77777777" w:rsidR="00DE49B4" w:rsidRDefault="00DE49B4" w:rsidP="00DE49B4">
      <w:pPr>
        <w:spacing w:line="276" w:lineRule="auto"/>
      </w:pPr>
      <w:r>
        <w:t>Bourání bude probíhat stavební mechanizací a drobné části případně ručně pomocí bouracího nářadí (bourací kladiva pneumatická / elektrická).</w:t>
      </w:r>
    </w:p>
    <w:p w14:paraId="74EA355E" w14:textId="77777777" w:rsidR="00DE49B4" w:rsidRDefault="00DE49B4" w:rsidP="00DE49B4">
      <w:pPr>
        <w:spacing w:line="276" w:lineRule="auto"/>
      </w:pPr>
      <w:r>
        <w:t>Opatření:</w:t>
      </w:r>
    </w:p>
    <w:p w14:paraId="580E5EC4" w14:textId="77777777" w:rsidR="00DE49B4" w:rsidRDefault="00DE49B4" w:rsidP="00DE49B4">
      <w:pPr>
        <w:spacing w:line="276" w:lineRule="auto"/>
      </w:pPr>
      <w:r>
        <w:t>- Bourací práce, při nichž jsou dotčeny nosné prvky stavební konstrukce, se smí provádět pouze podle technologického postupu stanoveného v dokumentaci bouracích prací. Při bouracích pracích, pro něž se dokumentace bouracích prací podle zvláštního právního předpisu nezpracovává, zajistí zhotovitel zpracování technologického postupu na základě provedeného průzkumu stávajícího stavu bourané stavby, jejího statického posouzení a zjištění vedení, popřípadě staveb a zařízení technického vybavení a stavu dotčených sousedních staveb. K průzkumu se využijí stávající dostupné dokumentace o stavbě samé a o stavbách sousedních, vyjádření vlastníků popřípadě správců technické infrastruktury a vlastní ohledání staveniště. Na základě statického posouzení se zajišťuje, aby v průběhu prací nedošlo k nekontrolovanému porušení stability stavby nebo její části. O provedeném průzkumu vyhotoví zhotovitel zápis,</w:t>
      </w:r>
    </w:p>
    <w:p w14:paraId="3A567CB7" w14:textId="77777777" w:rsidR="00DE49B4" w:rsidRDefault="00DE49B4" w:rsidP="00DE49B4">
      <w:pPr>
        <w:spacing w:line="276" w:lineRule="auto"/>
      </w:pPr>
      <w:r>
        <w:t>- Stálý dozor podle předchozího bodu je dále nutno zajistit, jestliže bourací práce probíhají na dvou nebo více místech v rámci jedné bourané stavby současně. Jsou-li v průběhu bouracích prací zjištěny skutečnosti, které nebyly průzkumem odhaleny, zajistí zhotovitel bez zbytečného odkladu přizpůsobení technologického postupu těmto skutečnostem tak, aby vždy byla zajištěna bezpečnost prováděných prací.</w:t>
      </w:r>
    </w:p>
    <w:p w14:paraId="22FB4775" w14:textId="77777777" w:rsidR="00DE49B4" w:rsidRDefault="00DE49B4" w:rsidP="00DE49B4">
      <w:pPr>
        <w:spacing w:line="276" w:lineRule="auto"/>
      </w:pPr>
      <w:r>
        <w:t>- Před zahájením bouracích prací je nutno vymezit ohrožený prostor a zajistit jej proti vstupu nepovolaných fyzických osob, dále je nutno bezpečně zajistit vstupy do bourané stavby jakož i na jednotlivá pracoviště a přijmout nezbytná opatření k ochraně veřejného zájmu, jenž by mohl být těmito pracemi ohrožen.</w:t>
      </w:r>
    </w:p>
    <w:p w14:paraId="1CF11837" w14:textId="77777777" w:rsidR="00DE49B4" w:rsidRDefault="00DE49B4" w:rsidP="00DE49B4">
      <w:pPr>
        <w:spacing w:line="276" w:lineRule="auto"/>
      </w:pPr>
      <w:r>
        <w:t>- Ohrožený prostor musí být ohraničen zábranou, nebo střežením,</w:t>
      </w:r>
    </w:p>
    <w:p w14:paraId="683ABF1C" w14:textId="77777777" w:rsidR="00DE49B4" w:rsidRDefault="00DE49B4" w:rsidP="00DE49B4">
      <w:pPr>
        <w:spacing w:line="276" w:lineRule="auto"/>
      </w:pPr>
      <w:r>
        <w:t>- Bourací práce nesmí být zahájeny, pokud k tomu nebyl osobou určenou zhotovitelem vydán písemný příkaz a pokud nebylo pracoviště vybaveno pomocnými konstrukcemi, materiálem a pomůckami stanovenými v technologickém postupu.</w:t>
      </w:r>
    </w:p>
    <w:p w14:paraId="30C279CD" w14:textId="77777777" w:rsidR="00DE49B4" w:rsidRDefault="00DE49B4" w:rsidP="00DE49B4">
      <w:pPr>
        <w:spacing w:line="276" w:lineRule="auto"/>
      </w:pPr>
      <w:r>
        <w:lastRenderedPageBreak/>
        <w:t>- Před zahájením bouracích prací je nutno stanovit signál, kterým v naléhavém případě bezprostředního ohrožení dá osoba určená zhotovitelem k řízení bouracích prací pokyn k neprodlenému opuštění pracoviště. Zhotovitel zajistí, aby všechny fyzické osoby zdržující se na tomto pracovišti byly s tímto signálem prokazatelně seznámeny.</w:t>
      </w:r>
    </w:p>
    <w:p w14:paraId="2FC78524" w14:textId="77777777" w:rsidR="00DE49B4" w:rsidRDefault="00DE49B4" w:rsidP="00DE49B4">
      <w:pPr>
        <w:spacing w:line="276" w:lineRule="auto"/>
      </w:pPr>
      <w:r>
        <w:t>- Není-li zajištěna dostatečná únosnost konstrukcí bourané stavby, provádějí se bourací práce ze samostatné pomocné konstrukce.</w:t>
      </w:r>
    </w:p>
    <w:p w14:paraId="144B7D7D" w14:textId="77777777" w:rsidR="00DE49B4" w:rsidRDefault="00DE49B4" w:rsidP="00DE49B4">
      <w:pPr>
        <w:spacing w:line="276" w:lineRule="auto"/>
      </w:pPr>
      <w:r>
        <w:t>- Při ručním bourání smějí být konstrukční prvky odstraněny pouze tehdy, nejsou-li zatíženy.</w:t>
      </w:r>
    </w:p>
    <w:p w14:paraId="2F19DBDC" w14:textId="77777777" w:rsidR="008B3D16" w:rsidRPr="008B3D16" w:rsidRDefault="008B3D16" w:rsidP="00DE49B4">
      <w:pPr>
        <w:spacing w:line="276" w:lineRule="auto"/>
        <w:rPr>
          <w:b/>
        </w:rPr>
      </w:pPr>
      <w:r w:rsidRPr="008B3D16">
        <w:rPr>
          <w:b/>
        </w:rPr>
        <w:t>- Při bourání nosných konstrukcí se musí postupovat zásadně vertikálním směrem shora dolů.</w:t>
      </w:r>
    </w:p>
    <w:p w14:paraId="0E144A49" w14:textId="77777777" w:rsidR="00B713C5" w:rsidRDefault="00B713C5" w:rsidP="00536F25">
      <w:pPr>
        <w:pStyle w:val="Nadpis3"/>
        <w:spacing w:line="276" w:lineRule="auto"/>
      </w:pPr>
      <w:bookmarkStart w:id="37" w:name="_Toc62119354"/>
      <w:r w:rsidRPr="00B713C5">
        <w:t>řešení montáže stropů, včetně pomocných konstrukcí, opatření zajištění bezpečné a zdraví neohrožující práce ve výšce po obvodu a v místě montáže, doprava materiálu, zajištění pod prací ve výšce,</w:t>
      </w:r>
      <w:bookmarkEnd w:id="37"/>
    </w:p>
    <w:p w14:paraId="3B72914F" w14:textId="77777777" w:rsidR="00844726" w:rsidRDefault="003C4C87" w:rsidP="0011453A">
      <w:pPr>
        <w:spacing w:line="276" w:lineRule="auto"/>
      </w:pPr>
      <w:r>
        <w:t>Tyto postupy nebudou na stavbě prováděny.</w:t>
      </w:r>
    </w:p>
    <w:p w14:paraId="353D65C8" w14:textId="77777777" w:rsidR="00B713C5" w:rsidRDefault="00B713C5" w:rsidP="00536F25">
      <w:pPr>
        <w:pStyle w:val="Nadpis3"/>
        <w:spacing w:line="276" w:lineRule="auto"/>
      </w:pPr>
      <w:bookmarkStart w:id="38" w:name="_Toc62119355"/>
      <w:r w:rsidRPr="00B713C5">
        <w:t>postupy pro práci ve výškách řešící způsob zajištění proti pádu na volném okraji, proti sklouznutí, proti propadnutí střešní konstrukcí, dopravu materiálu, konkrétní způsob zajištění prací ve výšce; při navrhování osobního zajištění osob určit systém zachycení proti pádu, včetně určení způsobu kotvení pro zajištění osob proti pádu osobními ochrannými pracovními prostředky, pokud nebylo možné přednostně užít prostředků kolektivní ochrany před prostředky osobní ochrany,</w:t>
      </w:r>
      <w:bookmarkEnd w:id="38"/>
    </w:p>
    <w:p w14:paraId="0F767A95" w14:textId="77777777" w:rsidR="00081285" w:rsidRDefault="00081285" w:rsidP="00081285">
      <w:pPr>
        <w:pStyle w:val="Odstavecseseznamem"/>
        <w:spacing w:line="276" w:lineRule="auto"/>
        <w:ind w:left="0" w:firstLine="851"/>
      </w:pPr>
      <w:r>
        <w:t>Zhotovitel přijme technická a organizační opatření na všech pracovištích a</w:t>
      </w:r>
      <w:r w:rsidR="00B01570">
        <w:t> </w:t>
      </w:r>
      <w:r>
        <w:t>přístupových komunikacích tam, pokud leží ve výšce nad 1,5 m nad okolní úrovní, případně pokud pod nimi volná hloubka přesahuje 1,5 m.</w:t>
      </w:r>
    </w:p>
    <w:p w14:paraId="4F496033" w14:textId="77777777" w:rsidR="00081285" w:rsidRDefault="00081285" w:rsidP="00081285">
      <w:pPr>
        <w:pStyle w:val="Odstavecseseznamem"/>
        <w:spacing w:line="276" w:lineRule="auto"/>
        <w:ind w:left="0" w:firstLine="851"/>
      </w:pPr>
      <w:r>
        <w:t>Zhotovitel zajistí, aby zaměstnanci měli příslušnou zdravotní a odbornou způsobilost a provede školení k činnostem, které mají provádět.</w:t>
      </w:r>
    </w:p>
    <w:p w14:paraId="4CFC5599" w14:textId="77777777" w:rsidR="00081285" w:rsidRDefault="00081285" w:rsidP="00081285">
      <w:pPr>
        <w:pStyle w:val="Odstavecseseznamem"/>
        <w:spacing w:line="276" w:lineRule="auto"/>
        <w:ind w:left="0" w:firstLine="851"/>
      </w:pPr>
      <w:r>
        <w:t>Ochranu proti pádu zhotovitel zajistí přednostně pomocí prostředků kolektivní ochrany (zábradlí, ohrazení, poklopy, záchytná lešení nebo sítě, dočasné stavební konstrukce - lešení nebo pracovní plošiny a lávky).</w:t>
      </w:r>
    </w:p>
    <w:p w14:paraId="076CBCF5" w14:textId="77777777" w:rsidR="00081285" w:rsidRDefault="00081285" w:rsidP="00081285">
      <w:pPr>
        <w:pStyle w:val="Odstavecseseznamem"/>
        <w:spacing w:line="276" w:lineRule="auto"/>
        <w:ind w:left="0" w:firstLine="851"/>
      </w:pPr>
      <w:r>
        <w:t>Všechny otvory a prohlubně, jejichž rozměry ve všech směrech přesahují 0,25m budou zakryty poklopy a zabezpečeny proti posunutí.</w:t>
      </w:r>
    </w:p>
    <w:p w14:paraId="7199A578" w14:textId="77777777" w:rsidR="00081285" w:rsidRDefault="00081285" w:rsidP="00081285">
      <w:pPr>
        <w:pStyle w:val="Odstavecseseznamem"/>
        <w:spacing w:line="276" w:lineRule="auto"/>
        <w:ind w:left="0" w:firstLine="851"/>
      </w:pPr>
      <w:r>
        <w:t>Materiál, nářadí a pomůcky skladovat ve výškách tak, aby byly po celou dobu uložení zajištěny proti pádu, sklouznutí nebo shození během práce i po jejím ukončení. Pro upevnění nářadí a uložení drobného materiálu musí být použita vhodná výstroj nebo upraven pracovní oděv.</w:t>
      </w:r>
    </w:p>
    <w:p w14:paraId="2E6DDBB7" w14:textId="77777777" w:rsidR="00081285" w:rsidRDefault="00081285" w:rsidP="00081285">
      <w:pPr>
        <w:pStyle w:val="Odstavecseseznamem"/>
        <w:spacing w:line="276" w:lineRule="auto"/>
        <w:ind w:left="0" w:firstLine="851"/>
      </w:pPr>
      <w:r>
        <w:t>Práce nad volnou hloubkou v prostorech nechráněných proti povětrnostním vlivům musí být přerušeny při bouři, silném větru, sněžení, tvoření námrazy, při větru o rychlosti nad 10,7 m/s, dále při dohlednosti menší než 30 m a teplotě nižší než –10 °C.</w:t>
      </w:r>
    </w:p>
    <w:p w14:paraId="4792BD58" w14:textId="77777777" w:rsidR="00081285" w:rsidRDefault="00081285" w:rsidP="00081285">
      <w:pPr>
        <w:pStyle w:val="Odstavecseseznamem"/>
        <w:spacing w:line="276" w:lineRule="auto"/>
        <w:ind w:left="0" w:firstLine="851"/>
      </w:pPr>
      <w:r w:rsidRPr="00081285">
        <w:rPr>
          <w:u w:val="single"/>
        </w:rPr>
        <w:t>Lešení</w:t>
      </w:r>
      <w:r>
        <w:t xml:space="preserve"> - montáž konstrukce lešení musí být provedena odbornou firmou podle předem stanoveného technologického postupu. Při montáži a demontáži musí být pracovníci </w:t>
      </w:r>
      <w:r>
        <w:lastRenderedPageBreak/>
        <w:t>chráněni proti pádu osobními ochrannými prostředky - celotělový úvazek s lanem kotveným k již funkční části konstrukce lešení. Montáž a demontáž musí splňovat požadavky normy ČSN 73 8101 Lešení (ČSN EN 12811-1) a souvisejících ČSN a zároveň normy ČSN EN 13374 Systémy dočasné ochrany proti pádu z volného okraje.</w:t>
      </w:r>
    </w:p>
    <w:p w14:paraId="6376A5D8" w14:textId="77777777" w:rsidR="00081285" w:rsidRDefault="00081285" w:rsidP="00081285">
      <w:pPr>
        <w:pStyle w:val="Odstavecseseznamem"/>
        <w:spacing w:line="276" w:lineRule="auto"/>
        <w:ind w:left="0" w:firstLine="851"/>
      </w:pPr>
      <w:r>
        <w:t>Konstrukce lešení musí být navržena a provedena tak, aby tvořila prostorově tuhý celek, zajištěný proti lokálnímu i celkovému vybočení, proti překlopení a proti posunutí - zpravidla se použije systém úhlopříčného ztužení a kotvením nebo vzepřením. Statické posouzení není třeba, jde-li o normalizované lešení, nepředpokládá se zdvih břemene nad 100kg.</w:t>
      </w:r>
    </w:p>
    <w:p w14:paraId="59C5373E" w14:textId="77777777" w:rsidR="00081285" w:rsidRDefault="00081285" w:rsidP="00081285">
      <w:pPr>
        <w:pStyle w:val="Odstavecseseznamem"/>
        <w:spacing w:line="276" w:lineRule="auto"/>
        <w:ind w:left="0" w:firstLine="851"/>
      </w:pPr>
      <w:r>
        <w:t>Volné okraje podlah musí být chráněny zábradlím na vnějších okrajích a zarážkou u</w:t>
      </w:r>
      <w:r w:rsidR="00B01570">
        <w:t> </w:t>
      </w:r>
      <w:r>
        <w:t>podlahy.</w:t>
      </w:r>
    </w:p>
    <w:p w14:paraId="7DE53550" w14:textId="77777777" w:rsidR="00081285" w:rsidRDefault="00081285" w:rsidP="00081285">
      <w:pPr>
        <w:pStyle w:val="Odstavecseseznamem"/>
        <w:spacing w:line="276" w:lineRule="auto"/>
        <w:ind w:left="0" w:firstLine="851"/>
      </w:pPr>
      <w:r>
        <w:t>Maximální mezera mezi nechráněným okrajem podlahy a lícem objektu je 0,25m. Je-li mezera větší, musí být umístěno zábradlí (jednotyčové) i na vnitřních okrajích.</w:t>
      </w:r>
    </w:p>
    <w:p w14:paraId="5D3B3E90" w14:textId="77777777" w:rsidR="00081285" w:rsidRDefault="00081285" w:rsidP="00081285">
      <w:pPr>
        <w:pStyle w:val="Odstavecseseznamem"/>
        <w:spacing w:line="276" w:lineRule="auto"/>
        <w:ind w:left="0" w:firstLine="851"/>
      </w:pPr>
      <w:r>
        <w:t>Nejmenší šířka ohroženého prostoru je vzhledem k výšce lešení do 10m - 1,5m.</w:t>
      </w:r>
    </w:p>
    <w:p w14:paraId="44DC07EF" w14:textId="77777777" w:rsidR="00081285" w:rsidRDefault="00081285" w:rsidP="00081285">
      <w:pPr>
        <w:pStyle w:val="Odstavecseseznamem"/>
        <w:spacing w:line="276" w:lineRule="auto"/>
        <w:ind w:left="0" w:firstLine="851"/>
      </w:pPr>
      <w:r>
        <w:t>Prostory kolem lešení, ohrožené jeho provozem v průběhu montáže, demontáže a užívání, musí být chráněny vyloučením provozu v tomto ohroženém prostoru.</w:t>
      </w:r>
    </w:p>
    <w:p w14:paraId="48292BB3" w14:textId="77777777" w:rsidR="00081285" w:rsidRDefault="00081285" w:rsidP="00081285">
      <w:pPr>
        <w:pStyle w:val="Odstavecseseznamem"/>
        <w:spacing w:line="276" w:lineRule="auto"/>
        <w:ind w:left="0" w:firstLine="851"/>
      </w:pPr>
    </w:p>
    <w:p w14:paraId="6E7E3DA1" w14:textId="77777777" w:rsidR="00081285" w:rsidRDefault="00081285" w:rsidP="00081285">
      <w:pPr>
        <w:pStyle w:val="Odstavecseseznamem"/>
        <w:spacing w:line="276" w:lineRule="auto"/>
        <w:ind w:left="0" w:firstLine="851"/>
      </w:pPr>
      <w:r>
        <w:t>Na lešení musí být umístěny zejména tyto údaje:</w:t>
      </w:r>
    </w:p>
    <w:p w14:paraId="7C0F2DE4" w14:textId="77777777" w:rsidR="00081285" w:rsidRDefault="00081285" w:rsidP="00081285">
      <w:pPr>
        <w:pStyle w:val="Odstavecseseznamem"/>
        <w:spacing w:line="276" w:lineRule="auto"/>
        <w:ind w:left="0" w:firstLine="851"/>
      </w:pPr>
      <w:r>
        <w:t>- nosnost pracovních podlah v kg/m-2</w:t>
      </w:r>
    </w:p>
    <w:p w14:paraId="6D606CF3" w14:textId="77777777" w:rsidR="00081285" w:rsidRDefault="00081285" w:rsidP="00081285">
      <w:pPr>
        <w:pStyle w:val="Odstavecseseznamem"/>
        <w:spacing w:line="276" w:lineRule="auto"/>
        <w:ind w:left="0" w:firstLine="851"/>
      </w:pPr>
      <w:r>
        <w:t>- název a adresa provozovatele</w:t>
      </w:r>
    </w:p>
    <w:p w14:paraId="2740A07D" w14:textId="77777777" w:rsidR="00081285" w:rsidRDefault="00081285" w:rsidP="00081285">
      <w:pPr>
        <w:pStyle w:val="Odstavecseseznamem"/>
        <w:spacing w:line="276" w:lineRule="auto"/>
        <w:ind w:left="0" w:firstLine="851"/>
      </w:pPr>
      <w:r>
        <w:t>- způsob použití lešení</w:t>
      </w:r>
    </w:p>
    <w:p w14:paraId="755998C6" w14:textId="77777777" w:rsidR="00081285" w:rsidRDefault="00081285" w:rsidP="00081285">
      <w:pPr>
        <w:pStyle w:val="Odstavecseseznamem"/>
        <w:spacing w:line="276" w:lineRule="auto"/>
        <w:ind w:left="0" w:firstLine="851"/>
      </w:pPr>
      <w:r>
        <w:t>- provoz na lešení může být zahájen až po jeho úplném dokončení</w:t>
      </w:r>
    </w:p>
    <w:p w14:paraId="0946DB12" w14:textId="77777777" w:rsidR="00081285" w:rsidRDefault="00081285" w:rsidP="00081285">
      <w:pPr>
        <w:pStyle w:val="Odstavecseseznamem"/>
        <w:spacing w:line="276" w:lineRule="auto"/>
        <w:ind w:left="0" w:firstLine="851"/>
      </w:pPr>
      <w:r>
        <w:t>- o předání a převzetí musí být proveden prokazatelný zápis</w:t>
      </w:r>
    </w:p>
    <w:p w14:paraId="7E4EEDD1" w14:textId="77777777" w:rsidR="00081285" w:rsidRDefault="00081285" w:rsidP="00081285">
      <w:pPr>
        <w:pStyle w:val="Odstavecseseznamem"/>
        <w:spacing w:line="276" w:lineRule="auto"/>
        <w:ind w:left="0" w:firstLine="851"/>
      </w:pPr>
      <w:r>
        <w:t>- konstrukce lešení musejí být pravidelně každý měsíc odborně prohlíženy a závady zjištěné při prohlídkách musí být neprodleně odstraněny,</w:t>
      </w:r>
    </w:p>
    <w:p w14:paraId="3506788B" w14:textId="77777777" w:rsidR="006E6AB4" w:rsidRPr="00E67AF3" w:rsidRDefault="00081285" w:rsidP="00081285">
      <w:pPr>
        <w:pStyle w:val="Odstavecseseznamem"/>
        <w:spacing w:line="276" w:lineRule="auto"/>
        <w:ind w:left="0" w:firstLine="851"/>
      </w:pPr>
      <w:r>
        <w:t>- při opuštění staveniště zajistí zhotovitel spodní patra proti vstupu nepovolaných osob,</w:t>
      </w:r>
    </w:p>
    <w:p w14:paraId="544B2BA9" w14:textId="77777777" w:rsidR="00081285" w:rsidRDefault="00081285" w:rsidP="00081285">
      <w:pPr>
        <w:widowControl w:val="0"/>
        <w:spacing w:before="0" w:line="276" w:lineRule="auto"/>
      </w:pPr>
      <w:r>
        <w:t>- konstrukce lešení lze považovat za bezpečné tehdy, pokud:</w:t>
      </w:r>
    </w:p>
    <w:p w14:paraId="62D6D0F4" w14:textId="77777777" w:rsidR="00081285" w:rsidRDefault="00081285" w:rsidP="00081285">
      <w:pPr>
        <w:widowControl w:val="0"/>
        <w:spacing w:before="0" w:line="276" w:lineRule="auto"/>
      </w:pPr>
      <w:r>
        <w:t>- jsou založeny na dostatečně únosném terénu nebo na konstrukci, jejíž únosnost je staticky prokázána,</w:t>
      </w:r>
    </w:p>
    <w:p w14:paraId="661B0352" w14:textId="77777777" w:rsidR="00081285" w:rsidRDefault="00081285" w:rsidP="00081285">
      <w:pPr>
        <w:widowControl w:val="0"/>
        <w:spacing w:before="0" w:line="276" w:lineRule="auto"/>
      </w:pPr>
      <w:r>
        <w:t>- nosné součásti jsou zajištěny proti podklouznutí buď připevněním k základové ploše, nebo jiným způsobem s odpovídající účinností, který zajišťuje stabilitu lešení,</w:t>
      </w:r>
    </w:p>
    <w:p w14:paraId="355B4319" w14:textId="77777777" w:rsidR="00081285" w:rsidRDefault="00081285" w:rsidP="00081285">
      <w:pPr>
        <w:widowControl w:val="0"/>
        <w:spacing w:before="0" w:line="276" w:lineRule="auto"/>
      </w:pPr>
      <w:r>
        <w:t>- jsou provedeny tak, aby tvořily prostorově tuhý celek, zajištěný proti lokálnímu i celkovému vybočení, posunutí nebo překlopení,</w:t>
      </w:r>
    </w:p>
    <w:p w14:paraId="0929D58D" w14:textId="77777777" w:rsidR="00081285" w:rsidRDefault="00081285" w:rsidP="00081285">
      <w:pPr>
        <w:widowControl w:val="0"/>
        <w:spacing w:before="0" w:line="276" w:lineRule="auto"/>
      </w:pPr>
      <w:r>
        <w:t>- jsou dostatečně pevné a odolné vůči vnějším silám a nepříznivým vlivům; jsou schopné přenést předpokládané zatížení a jejich funkce je prokázána statickým výpočtem nebo jiným dokumentem,</w:t>
      </w:r>
    </w:p>
    <w:p w14:paraId="24F22FEE" w14:textId="77777777" w:rsidR="00081285" w:rsidRDefault="00081285" w:rsidP="00081285">
      <w:pPr>
        <w:widowControl w:val="0"/>
        <w:spacing w:before="0" w:line="276" w:lineRule="auto"/>
      </w:pPr>
      <w:r>
        <w:t>- rozměry, tvar a vybavení podlah odpovídají povaze prováděných prací,</w:t>
      </w:r>
    </w:p>
    <w:p w14:paraId="7A258FA7" w14:textId="77777777" w:rsidR="00081285" w:rsidRDefault="00081285" w:rsidP="00081285">
      <w:pPr>
        <w:widowControl w:val="0"/>
        <w:spacing w:before="0" w:line="276" w:lineRule="auto"/>
      </w:pPr>
      <w:r>
        <w:t>- podlahy umožňují bezpečný pohyb a výkon práce ve vhodné pracovní poloze,</w:t>
      </w:r>
    </w:p>
    <w:p w14:paraId="0E0503D7" w14:textId="77777777" w:rsidR="00081285" w:rsidRDefault="00081285" w:rsidP="00081285">
      <w:pPr>
        <w:widowControl w:val="0"/>
        <w:spacing w:before="0" w:line="276" w:lineRule="auto"/>
      </w:pPr>
      <w:r>
        <w:t>- podlahy jsou osazeny takovým způsobem, aby se jejich součásti při běžném použití neposouvaly, v podlahách a mezi podlahovými dílci a svislou kolektivní ochranou proti pádu nejsou nebezpečné mezery,</w:t>
      </w:r>
    </w:p>
    <w:p w14:paraId="7171007B" w14:textId="77777777" w:rsidR="00081285" w:rsidRDefault="00081285" w:rsidP="00081285">
      <w:pPr>
        <w:widowControl w:val="0"/>
        <w:spacing w:before="0" w:line="276" w:lineRule="auto"/>
      </w:pPr>
      <w:r>
        <w:t>- pohyblivé konstrukce jsou zabezpečeny proti samovolným pohybům,</w:t>
      </w:r>
    </w:p>
    <w:p w14:paraId="172C636D" w14:textId="77777777" w:rsidR="00081285" w:rsidRDefault="00081285" w:rsidP="00081285">
      <w:pPr>
        <w:widowControl w:val="0"/>
        <w:spacing w:before="0" w:line="276" w:lineRule="auto"/>
      </w:pPr>
      <w:r>
        <w:t>- pracovní plochy na nich jsou přístupné po bezpečných komunikacích.</w:t>
      </w:r>
    </w:p>
    <w:p w14:paraId="1CEF0013" w14:textId="77777777" w:rsidR="00081285" w:rsidRDefault="00081285" w:rsidP="00081285">
      <w:pPr>
        <w:widowControl w:val="0"/>
        <w:spacing w:before="0" w:line="276" w:lineRule="auto"/>
      </w:pPr>
      <w:r>
        <w:lastRenderedPageBreak/>
        <w:t>Pokud nejsou části lešení připraveny k používání, například během montáže, demontáže nebo přestavby, musí být vstup na tyto části konstrukcí zamezen vhodnými zábranami a označen bezpečnostními značkami.</w:t>
      </w:r>
    </w:p>
    <w:p w14:paraId="17E2AA94" w14:textId="77777777" w:rsidR="00081285" w:rsidRDefault="00081285" w:rsidP="00081285">
      <w:pPr>
        <w:widowControl w:val="0"/>
        <w:spacing w:before="0" w:line="276" w:lineRule="auto"/>
      </w:pPr>
      <w:r>
        <w:t>Lešení lze užívat pouze po jejich náležitém předání odborně způsobilou osobou odpovědnou za jejich montáž a převzetí do užívání osobou odpovědnou za jejich užívání. O předání a převzetí vyhotoví předávající na základě odborné prohlídky zápis potvrzující úplné dokončení a vybavení dočasné stavební konstrukce.</w:t>
      </w:r>
    </w:p>
    <w:p w14:paraId="6DB6A2CA" w14:textId="77777777" w:rsidR="00081285" w:rsidRDefault="00081285" w:rsidP="00081285">
      <w:pPr>
        <w:widowControl w:val="0"/>
        <w:spacing w:before="0" w:line="276" w:lineRule="auto"/>
      </w:pPr>
      <w:r>
        <w:t>Lešení musí být podrobováno pravidelným odborným prohlídkám způsobem a v intervalech stanovených v průvodní dokumentaci. Pokud nastaly mimořádné okolnosti, které mohly mít nepříznivý vliv na bezpečnost lešení (například nepříznivá povětrnostní situace), musí být odborná prohlídka provedena bezodkladně.</w:t>
      </w:r>
    </w:p>
    <w:p w14:paraId="129013F9" w14:textId="77777777" w:rsidR="00081285" w:rsidRDefault="00081285" w:rsidP="00081285">
      <w:pPr>
        <w:widowControl w:val="0"/>
        <w:spacing w:before="0" w:line="276" w:lineRule="auto"/>
      </w:pPr>
      <w:r>
        <w:t>Lešení lze montovat, demontovat nebo podstatným způsobem přestavovat jen v souladu s návodem na montáž a demontáž obsaženým v průvodní dokumentaci a pod vedením osoby, která je k tomu odborně způsobilá. Provádět uvedené činnosti mohou pouze zaměstnanci, kteří byli vyškoleni a jejich znalosti a dovednosti byly ověřeny.</w:t>
      </w:r>
    </w:p>
    <w:p w14:paraId="3C5B0336" w14:textId="77777777" w:rsidR="00081285" w:rsidRDefault="00081285" w:rsidP="00081285">
      <w:pPr>
        <w:widowControl w:val="0"/>
        <w:spacing w:before="0" w:line="276" w:lineRule="auto"/>
      </w:pPr>
      <w:r w:rsidRPr="00081285">
        <w:rPr>
          <w:u w:val="single"/>
        </w:rPr>
        <w:t>Žebříky</w:t>
      </w:r>
      <w:r>
        <w:t xml:space="preserve"> - na žebříku provádět jen krátkodobé, fyzicky nenáročné práce a to v bezpečné vzdálenosti od jeho horního konce min 0,8m u opěrného žebříku. Při výstupu a sestupu musí být pracovník vždy otočen obličejem k žebříku a musí mít možnost bezpečného uchopení a spolehlivou oporu. Po žebříku mohou být vynášena jen břemena do 15kg. Žebříky musí svým horním koncem přesahovat výstupní plošinu nejméně o 1,1m, pokud nejsou použita madla. Sklon žebříku nesmí být menší než 2,5:1, za příčlemi musí být volný prostor alespoň 0,18m a u paty ze strany přístupu musí být volný prostor alespoň 0,6m. U žebříku musí být zajištěna stabilita po celou dobu použití. Žebříky nelze používat jako podpěrný nebo nosný prvek podlah lešení s výjimkou žebříků, které jsou k tomuto účelu výrobcem určeny.</w:t>
      </w:r>
    </w:p>
    <w:p w14:paraId="0A96FA99" w14:textId="77777777" w:rsidR="00373193" w:rsidRPr="00B44A8A" w:rsidRDefault="00081285" w:rsidP="00081285">
      <w:pPr>
        <w:widowControl w:val="0"/>
        <w:spacing w:before="0" w:line="276" w:lineRule="auto"/>
      </w:pPr>
      <w:r>
        <w:t>Zhotovitel zajistí provádění prohlídek žebříků v souladu s návodem k používání.</w:t>
      </w:r>
    </w:p>
    <w:p w14:paraId="5D187A19" w14:textId="77777777" w:rsidR="00B713C5" w:rsidRDefault="00B713C5" w:rsidP="00536F25">
      <w:pPr>
        <w:pStyle w:val="Nadpis3"/>
        <w:spacing w:line="276" w:lineRule="auto"/>
      </w:pPr>
      <w:r w:rsidRPr="00B713C5">
        <w:t xml:space="preserve"> </w:t>
      </w:r>
      <w:bookmarkStart w:id="39" w:name="_Toc62119356"/>
      <w:r w:rsidRPr="00B713C5">
        <w:t>zajištění dalších požadavků na bezpečnost práce, zejména dopravu materiálu, jeho skladování na pracovišti, zajištění pracoviště z hlediska požadavků při práci ve výšce, opatření vztahující se k pomocným stavebním konstrukcím použitým pro jednotlivé práce, použití strojů,</w:t>
      </w:r>
      <w:bookmarkEnd w:id="39"/>
    </w:p>
    <w:p w14:paraId="0F110BF8" w14:textId="77777777" w:rsidR="002B4D8C" w:rsidRPr="00DB0B87" w:rsidRDefault="002B4D8C" w:rsidP="002B4D8C">
      <w:pPr>
        <w:spacing w:line="276" w:lineRule="auto"/>
        <w:rPr>
          <w:u w:val="single"/>
        </w:rPr>
      </w:pPr>
      <w:r w:rsidRPr="00DB0B87">
        <w:rPr>
          <w:u w:val="single"/>
        </w:rPr>
        <w:t>Skladováni a manipulace s</w:t>
      </w:r>
      <w:r w:rsidR="00DB0B87" w:rsidRPr="00DB0B87">
        <w:rPr>
          <w:u w:val="single"/>
        </w:rPr>
        <w:t> </w:t>
      </w:r>
      <w:r w:rsidRPr="00DB0B87">
        <w:rPr>
          <w:u w:val="single"/>
        </w:rPr>
        <w:t>materiálem</w:t>
      </w:r>
      <w:r w:rsidR="00DB0B87" w:rsidRPr="00DB0B87">
        <w:rPr>
          <w:u w:val="single"/>
        </w:rPr>
        <w:t>:</w:t>
      </w:r>
    </w:p>
    <w:p w14:paraId="1C04D860" w14:textId="77777777" w:rsidR="002B4D8C" w:rsidRPr="00F3306D" w:rsidRDefault="002B4D8C" w:rsidP="002B4D8C">
      <w:pPr>
        <w:spacing w:line="276" w:lineRule="auto"/>
      </w:pPr>
      <w:r w:rsidRPr="001630F6">
        <w:t>O</w:t>
      </w:r>
      <w:r w:rsidRPr="00F3306D">
        <w:t>chranné opatřeni:</w:t>
      </w:r>
    </w:p>
    <w:p w14:paraId="00EDA5F5" w14:textId="77777777" w:rsidR="002B4D8C" w:rsidRPr="00F3306D" w:rsidRDefault="002B4D8C" w:rsidP="00493E84">
      <w:pPr>
        <w:widowControl w:val="0"/>
        <w:numPr>
          <w:ilvl w:val="0"/>
          <w:numId w:val="15"/>
        </w:numPr>
        <w:spacing w:before="0" w:line="276" w:lineRule="auto"/>
        <w:ind w:left="1134" w:hanging="425"/>
      </w:pPr>
      <w:r w:rsidRPr="00F3306D">
        <w:t>Bezpečný přísun a odběr materiálu musí být zajištěn v souladu s postupem prací. Materiál musí být skladován podle podmínek stanovených výrobcem, přednostně v takové poloze, ve které bude zabudován do stavby.</w:t>
      </w:r>
    </w:p>
    <w:p w14:paraId="38045BA1" w14:textId="77777777" w:rsidR="002B4D8C" w:rsidRPr="00F3306D" w:rsidRDefault="002B4D8C" w:rsidP="00493E84">
      <w:pPr>
        <w:widowControl w:val="0"/>
        <w:numPr>
          <w:ilvl w:val="0"/>
          <w:numId w:val="15"/>
        </w:numPr>
        <w:spacing w:before="0" w:line="276" w:lineRule="auto"/>
        <w:ind w:left="1134" w:hanging="425"/>
      </w:pPr>
      <w:r w:rsidRPr="00F3306D">
        <w:t>Skladovací plochy musí být rovné, odvodněné a zpevněné</w:t>
      </w:r>
    </w:p>
    <w:p w14:paraId="1A3C0F1A" w14:textId="77777777" w:rsidR="002B4D8C" w:rsidRPr="00F3306D" w:rsidRDefault="002B4D8C" w:rsidP="00493E84">
      <w:pPr>
        <w:widowControl w:val="0"/>
        <w:numPr>
          <w:ilvl w:val="0"/>
          <w:numId w:val="15"/>
        </w:numPr>
        <w:spacing w:before="0" w:line="276" w:lineRule="auto"/>
        <w:ind w:left="1134" w:hanging="425"/>
      </w:pPr>
      <w:r w:rsidRPr="00F3306D">
        <w:t>Materiál či demontované předměty musí být skladovány tak, aby se nemohly sesunout.</w:t>
      </w:r>
    </w:p>
    <w:p w14:paraId="0D1C0EB2" w14:textId="77777777" w:rsidR="002B4D8C" w:rsidRPr="00F3306D" w:rsidRDefault="002B4D8C" w:rsidP="00493E84">
      <w:pPr>
        <w:widowControl w:val="0"/>
        <w:numPr>
          <w:ilvl w:val="0"/>
          <w:numId w:val="15"/>
        </w:numPr>
        <w:spacing w:before="0" w:line="276" w:lineRule="auto"/>
        <w:ind w:left="1134" w:hanging="425"/>
      </w:pPr>
      <w:r w:rsidRPr="00F3306D">
        <w:t>Bezpečný přísun a odběr materiálu musí být zajištěn v souladu s postupem prací.</w:t>
      </w:r>
    </w:p>
    <w:p w14:paraId="086C89A0" w14:textId="77777777" w:rsidR="002B4D8C" w:rsidRPr="00F3306D" w:rsidRDefault="002B4D8C" w:rsidP="00493E84">
      <w:pPr>
        <w:widowControl w:val="0"/>
        <w:numPr>
          <w:ilvl w:val="0"/>
          <w:numId w:val="15"/>
        </w:numPr>
        <w:spacing w:before="0" w:line="276" w:lineRule="auto"/>
        <w:ind w:left="1134" w:hanging="425"/>
      </w:pPr>
      <w:r w:rsidRPr="00F3306D">
        <w:t xml:space="preserve">Materiál musí být uložen tak, aby po celou dobu skladování byla zajištěna jeho stabilita a nedocházelo k jeho poškození. Podložkami, zarážkami, operami, stojany, klíny nebo provázáním musí být zajištěny všechny prvky, dílce nebo </w:t>
      </w:r>
      <w:r w:rsidRPr="00F3306D">
        <w:lastRenderedPageBreak/>
        <w:t>sestavy, které by jinak byly nestabilní a mohly se například převrátit, sklopit, posunout nebo kutálet.</w:t>
      </w:r>
    </w:p>
    <w:p w14:paraId="46E87320" w14:textId="77777777" w:rsidR="002B4D8C" w:rsidRPr="00F3306D" w:rsidRDefault="002B4D8C" w:rsidP="00493E84">
      <w:pPr>
        <w:widowControl w:val="0"/>
        <w:numPr>
          <w:ilvl w:val="0"/>
          <w:numId w:val="15"/>
        </w:numPr>
        <w:spacing w:before="0" w:line="276" w:lineRule="auto"/>
        <w:ind w:left="1134" w:hanging="425"/>
      </w:pPr>
      <w:r w:rsidRPr="00F3306D">
        <w:t>Tekutý materiál musí být skladován v uzavřených nádobách tak, aby otvor pro plnění popřípadě vyprazdňování byl nahoře. Otevřené nádrže musí být zajištěny proti pádu fyzických osob do nich. Sudy, barely a podobné nádoby, jsou-li skladovány naležato, musí být zajištěny proti rozvalení. Při skladování ve více vrstvách musí být jednotlivé vrstvy mezi sebou proloženy podklady, pokud sudy, barely a podobné nádoby nejsou uloženy v konstrukcích zajišťujících jejich stabilitu.</w:t>
      </w:r>
    </w:p>
    <w:p w14:paraId="5E956EB6" w14:textId="77777777" w:rsidR="002B4D8C" w:rsidRPr="00F3306D" w:rsidRDefault="002B4D8C" w:rsidP="00493E84">
      <w:pPr>
        <w:widowControl w:val="0"/>
        <w:numPr>
          <w:ilvl w:val="0"/>
          <w:numId w:val="15"/>
        </w:numPr>
        <w:spacing w:before="0" w:line="276" w:lineRule="auto"/>
        <w:ind w:left="1134" w:hanging="425"/>
      </w:pPr>
      <w:r w:rsidRPr="00F3306D">
        <w:t>Sypké hmoty v pytlích se ručně ukládají do výšky nejvýše 1,5 m a při mechanizovaném skladování, jsou-li na paletách, do výšky nejvýše 3 m. Nejsou-li okraje hromad zajištěny například operami nebo stěnami, musí být pytle uloženy v bezpečném sklonu a vazbě tak, aby nemohlo dojít k jejich sesuvu.</w:t>
      </w:r>
    </w:p>
    <w:p w14:paraId="25C51F06" w14:textId="77777777" w:rsidR="002B4D8C" w:rsidRPr="00F3306D" w:rsidRDefault="002B4D8C" w:rsidP="00493E84">
      <w:pPr>
        <w:widowControl w:val="0"/>
        <w:numPr>
          <w:ilvl w:val="0"/>
          <w:numId w:val="15"/>
        </w:numPr>
        <w:spacing w:before="0" w:line="276" w:lineRule="auto"/>
        <w:ind w:left="1134" w:hanging="425"/>
      </w:pPr>
      <w:r w:rsidRPr="00F3306D">
        <w:t>Vytvořené stohy a hranice materiálu musí být stabilní. Materiál či demontované předměty musí být skladovány tak, aby se nemohly sesunout. Hrozí-li sesunutí nebo pád materiálu ze stohu, musí být stoh neprodleně rozebrán.</w:t>
      </w:r>
    </w:p>
    <w:p w14:paraId="1643FA08" w14:textId="77777777" w:rsidR="002B4D8C" w:rsidRPr="00F3306D" w:rsidRDefault="002B4D8C" w:rsidP="00493E84">
      <w:pPr>
        <w:widowControl w:val="0"/>
        <w:numPr>
          <w:ilvl w:val="0"/>
          <w:numId w:val="15"/>
        </w:numPr>
        <w:spacing w:before="0" w:line="276" w:lineRule="auto"/>
        <w:ind w:left="1134" w:hanging="425"/>
      </w:pPr>
      <w:r w:rsidRPr="00F3306D">
        <w:t>Prvky, které na sebe při skladování těsně doléhají a nejsou vybaveny pro bezpečné uchopení například oky, háky nebo držadly, musí být vždy vzájemně proloženy podklady. Jako podkladů není dovoleno používat kulatinu ani vrstvené podklady tvořené dvěma nebo více prvky volně položenými na sebe.</w:t>
      </w:r>
    </w:p>
    <w:p w14:paraId="48DBB802" w14:textId="77777777" w:rsidR="002B4D8C" w:rsidRPr="00F3306D" w:rsidRDefault="002B4D8C" w:rsidP="00493E84">
      <w:pPr>
        <w:widowControl w:val="0"/>
        <w:numPr>
          <w:ilvl w:val="0"/>
          <w:numId w:val="15"/>
        </w:numPr>
        <w:spacing w:before="0" w:line="276" w:lineRule="auto"/>
        <w:ind w:left="1134" w:hanging="425"/>
      </w:pPr>
      <w:r w:rsidRPr="00F3306D">
        <w:t>Nebezpečné chemické látky a chemické přípravky musí být skladovány v obalech s</w:t>
      </w:r>
      <w:r>
        <w:t> </w:t>
      </w:r>
      <w:r w:rsidRPr="00F3306D">
        <w:t>označením druhu a způsobu skladování, který určuje výrobce, a označeny v</w:t>
      </w:r>
      <w:r w:rsidR="00DB0B87">
        <w:t> </w:t>
      </w:r>
      <w:r w:rsidRPr="00F3306D">
        <w:t>souladu s</w:t>
      </w:r>
      <w:r>
        <w:t> </w:t>
      </w:r>
      <w:r w:rsidRPr="00F3306D">
        <w:t>požadavky zvláštních právních předpisů</w:t>
      </w:r>
    </w:p>
    <w:p w14:paraId="302EF9EC" w14:textId="77777777" w:rsidR="002B4D8C" w:rsidRPr="00F3306D" w:rsidRDefault="002B4D8C" w:rsidP="00493E84">
      <w:pPr>
        <w:widowControl w:val="0"/>
        <w:numPr>
          <w:ilvl w:val="0"/>
          <w:numId w:val="15"/>
        </w:numPr>
        <w:spacing w:before="0" w:line="276" w:lineRule="auto"/>
        <w:ind w:left="1134" w:hanging="425"/>
      </w:pPr>
      <w:r w:rsidRPr="00F3306D">
        <w:t xml:space="preserve">Plechovky a jiné oblé předměty smějí být při ručním ukládání stavěny nejvýše </w:t>
      </w:r>
      <w:r w:rsidR="003E6BEE">
        <w:br/>
      </w:r>
      <w:r w:rsidRPr="00F3306D">
        <w:t>do výšky 2 m při zajištění jejich stability. Trubky, kulatina a předměty podobného tvaru musí být zajištěny proti rozvalení.</w:t>
      </w:r>
    </w:p>
    <w:p w14:paraId="15369A5E" w14:textId="77777777" w:rsidR="002B4D8C" w:rsidRPr="00F3306D" w:rsidRDefault="002B4D8C" w:rsidP="00493E84">
      <w:pPr>
        <w:widowControl w:val="0"/>
        <w:numPr>
          <w:ilvl w:val="0"/>
          <w:numId w:val="15"/>
        </w:numPr>
        <w:spacing w:before="0" w:line="276" w:lineRule="auto"/>
        <w:ind w:left="1134" w:hanging="425"/>
      </w:pPr>
      <w:r w:rsidRPr="00F3306D">
        <w:t>Prvky a dílce pravidelných tvarů mohou být při mechanizovaném ukládání a</w:t>
      </w:r>
      <w:r w:rsidR="00DB0B87">
        <w:t> </w:t>
      </w:r>
      <w:r w:rsidRPr="00F3306D">
        <w:t>odběru ukládány nejvýše však do výšky 4 m, pokud výrobce nestanoví jinak a</w:t>
      </w:r>
      <w:r w:rsidR="00DB0B87">
        <w:t> </w:t>
      </w:r>
      <w:r w:rsidRPr="00F3306D">
        <w:t>za podmínky, že není překročena únosnost podloží a že je zajištěna bezpečná manipulace s nimi.</w:t>
      </w:r>
    </w:p>
    <w:p w14:paraId="6ACCD480" w14:textId="77777777" w:rsidR="002B4D8C" w:rsidRPr="00F3306D" w:rsidRDefault="002B4D8C" w:rsidP="00493E84">
      <w:pPr>
        <w:widowControl w:val="0"/>
        <w:numPr>
          <w:ilvl w:val="0"/>
          <w:numId w:val="15"/>
        </w:numPr>
        <w:spacing w:before="0" w:line="276" w:lineRule="auto"/>
        <w:ind w:left="1134" w:hanging="425"/>
      </w:pPr>
      <w:r w:rsidRPr="00F3306D">
        <w:t>Upínání a odepínání prvků, dílců a sestav musí být prováděno ze země nebo z</w:t>
      </w:r>
      <w:r w:rsidR="00DB0B87">
        <w:t> </w:t>
      </w:r>
      <w:r w:rsidRPr="00F3306D">
        <w:t>bezpečných podlah tak, že nejsou upínány nebo odepínány ve větší pracovní výšce než 1,5 m. Upínání a odepínání prvků, dílců a sestav ze žebříků lze provádět pouze podle stanoveného technologického postupu.</w:t>
      </w:r>
    </w:p>
    <w:p w14:paraId="4F010FDC" w14:textId="77777777" w:rsidR="002B4D8C" w:rsidRPr="00F3306D" w:rsidRDefault="002B4D8C" w:rsidP="00493E84">
      <w:pPr>
        <w:widowControl w:val="0"/>
        <w:numPr>
          <w:ilvl w:val="0"/>
          <w:numId w:val="15"/>
        </w:numPr>
        <w:spacing w:before="0" w:line="276" w:lineRule="auto"/>
        <w:ind w:left="1134" w:hanging="425"/>
      </w:pPr>
      <w:r w:rsidRPr="00F3306D">
        <w:t>S odpady je nutno nakládat v souladu s požadavky stanovenými zvláštním právním předpisem.</w:t>
      </w:r>
    </w:p>
    <w:p w14:paraId="76CA5159" w14:textId="77777777" w:rsidR="002B4D8C" w:rsidRPr="00F3306D" w:rsidRDefault="002B4D8C" w:rsidP="00493E84">
      <w:pPr>
        <w:widowControl w:val="0"/>
        <w:numPr>
          <w:ilvl w:val="0"/>
          <w:numId w:val="15"/>
        </w:numPr>
        <w:spacing w:before="0" w:line="276" w:lineRule="auto"/>
        <w:ind w:left="1134" w:hanging="425"/>
      </w:pPr>
      <w:r w:rsidRPr="00F3306D">
        <w:t>Materiál ložený na paletách nesmí přesáhnout vnější půdorysný rozměr palet, ani vnitřní výšku ohradových palet.</w:t>
      </w:r>
    </w:p>
    <w:p w14:paraId="4A9FA8C9" w14:textId="77777777" w:rsidR="002B4D8C" w:rsidRPr="00F3306D" w:rsidRDefault="002B4D8C" w:rsidP="00493E84">
      <w:pPr>
        <w:widowControl w:val="0"/>
        <w:numPr>
          <w:ilvl w:val="0"/>
          <w:numId w:val="15"/>
        </w:numPr>
        <w:spacing w:before="0" w:line="276" w:lineRule="auto"/>
        <w:ind w:left="1134" w:hanging="425"/>
      </w:pPr>
      <w:r w:rsidRPr="00F3306D">
        <w:t>Roury, trubky, kulatina musí být zajištěny proti rozvalení.</w:t>
      </w:r>
    </w:p>
    <w:p w14:paraId="6A1AFEC2" w14:textId="77777777" w:rsidR="002B4D8C" w:rsidRPr="00F3306D" w:rsidRDefault="002B4D8C" w:rsidP="00493E84">
      <w:pPr>
        <w:widowControl w:val="0"/>
        <w:numPr>
          <w:ilvl w:val="0"/>
          <w:numId w:val="15"/>
        </w:numPr>
        <w:spacing w:before="0" w:line="276" w:lineRule="auto"/>
        <w:ind w:left="1134" w:hanging="425"/>
      </w:pPr>
      <w:r w:rsidRPr="00F3306D">
        <w:t>Sudy se skladují na stojato jen v jedné vrstvě.</w:t>
      </w:r>
    </w:p>
    <w:p w14:paraId="28AC4D37" w14:textId="77777777" w:rsidR="002B4D8C" w:rsidRPr="00F3306D" w:rsidRDefault="002B4D8C" w:rsidP="00493E84">
      <w:pPr>
        <w:widowControl w:val="0"/>
        <w:numPr>
          <w:ilvl w:val="0"/>
          <w:numId w:val="15"/>
        </w:numPr>
        <w:spacing w:before="0" w:line="276" w:lineRule="auto"/>
        <w:ind w:left="1134" w:hanging="425"/>
      </w:pPr>
      <w:r w:rsidRPr="00F3306D">
        <w:t xml:space="preserve">Při ruční manipulaci s břemeny musí být používány takové postupy, aby se předcházelo úrazům a poškození zdraví zaměstnanců, způsobením zejména přiražením břemene, jeho vysmeknutí, zranění o povrch břemene, uklouznutím, zakopnutím při manipulaci s břemenem, sesuti břemen způsobeným </w:t>
      </w:r>
      <w:r w:rsidRPr="00F3306D">
        <w:lastRenderedPageBreak/>
        <w:t xml:space="preserve">nedostatečným upevněním, naražením nebo pádem břemena při zvedání, přenášení, spouštěni nebo nárazem zaměstnance na dopravní prostředek </w:t>
      </w:r>
      <w:r w:rsidR="003E6BEE">
        <w:br/>
      </w:r>
      <w:r w:rsidRPr="00F3306D">
        <w:t>a na uložené předměty</w:t>
      </w:r>
    </w:p>
    <w:p w14:paraId="751B10AB" w14:textId="77777777" w:rsidR="002B4D8C" w:rsidRDefault="002B4D8C" w:rsidP="001630F6">
      <w:pPr>
        <w:widowControl w:val="0"/>
        <w:numPr>
          <w:ilvl w:val="0"/>
          <w:numId w:val="15"/>
        </w:numPr>
        <w:spacing w:before="0" w:line="276" w:lineRule="auto"/>
        <w:ind w:left="1134" w:hanging="425"/>
      </w:pPr>
      <w:r w:rsidRPr="00F3306D">
        <w:t xml:space="preserve">Další základní koordinační opatření — nařízení vlády č. </w:t>
      </w:r>
      <w:r w:rsidR="00F16615">
        <w:t>591/2006 Sb..</w:t>
      </w:r>
    </w:p>
    <w:p w14:paraId="2A5B5A39" w14:textId="77777777" w:rsidR="00BE73D0" w:rsidRPr="00DB0B87" w:rsidRDefault="00BE73D0" w:rsidP="00BE73D0">
      <w:pPr>
        <w:spacing w:line="276" w:lineRule="auto"/>
        <w:rPr>
          <w:u w:val="single"/>
        </w:rPr>
      </w:pPr>
      <w:r w:rsidRPr="000027AD">
        <w:rPr>
          <w:u w:val="single"/>
        </w:rPr>
        <w:t>P</w:t>
      </w:r>
      <w:r w:rsidRPr="00DB0B87">
        <w:rPr>
          <w:u w:val="single"/>
        </w:rPr>
        <w:t>rovoz stavebních mechanismů:</w:t>
      </w:r>
    </w:p>
    <w:p w14:paraId="0DA0F7FB" w14:textId="77777777" w:rsidR="00BE73D0" w:rsidRDefault="00BE73D0" w:rsidP="00BE73D0">
      <w:pPr>
        <w:spacing w:line="276" w:lineRule="auto"/>
      </w:pPr>
      <w:r w:rsidRPr="00CA4F1B">
        <w:t>Obsluhovat stroje a strojní zařízení smějí jen osoby k tomu určené a kvalifikované.</w:t>
      </w:r>
    </w:p>
    <w:p w14:paraId="7355FF4B" w14:textId="77777777" w:rsidR="00CE1A58" w:rsidRPr="00CA4F1B" w:rsidRDefault="00CE1A58" w:rsidP="00BE73D0">
      <w:pPr>
        <w:spacing w:line="276" w:lineRule="auto"/>
      </w:pPr>
      <w:r w:rsidRPr="00CE1A58">
        <w:t xml:space="preserve">Veškeré pracovní stroje a pracoviště bude zajištěno proti úniku závadných látek </w:t>
      </w:r>
      <w:r w:rsidR="003E6BEE">
        <w:br/>
      </w:r>
      <w:r w:rsidRPr="00CE1A58">
        <w:t>do vodního prostředí.</w:t>
      </w:r>
    </w:p>
    <w:p w14:paraId="452FD968" w14:textId="77777777" w:rsidR="00BE73D0" w:rsidRPr="00CA4F1B" w:rsidRDefault="00BE73D0" w:rsidP="00BE73D0">
      <w:pPr>
        <w:spacing w:line="276" w:lineRule="auto"/>
      </w:pPr>
      <w:r w:rsidRPr="00CA4F1B">
        <w:t>Během činnosti strojů se nesmí vstupovat do jejich pracovního dosahu. Nepovolané osoby musí být vyloučeny z nebezpečného dosahu strojů (tzn. pracovní prostor stroje rozšířen o 2</w:t>
      </w:r>
      <w:r>
        <w:t> </w:t>
      </w:r>
      <w:r w:rsidRPr="00CA4F1B">
        <w:t>metry). Strojník musí při vstupu dalších osob do tohoto prostoru přerušit práce a zajistit stroj (např. položení lopaty rypadla na zem apod.).</w:t>
      </w:r>
    </w:p>
    <w:p w14:paraId="57B439AE" w14:textId="77777777" w:rsidR="00BE73D0" w:rsidRPr="00CA4F1B" w:rsidRDefault="00BE73D0" w:rsidP="00BE73D0">
      <w:pPr>
        <w:spacing w:line="276" w:lineRule="auto"/>
      </w:pPr>
      <w:r w:rsidRPr="00CA4F1B">
        <w:t>Uvedení stroje do chodu musí být oznámeno zvukovým znamením.</w:t>
      </w:r>
    </w:p>
    <w:p w14:paraId="3815AC51" w14:textId="77777777" w:rsidR="00BE73D0" w:rsidRPr="00CA4F1B" w:rsidRDefault="00BE73D0" w:rsidP="00BE73D0">
      <w:pPr>
        <w:spacing w:line="276" w:lineRule="auto"/>
      </w:pPr>
      <w:r w:rsidRPr="00CA4F1B">
        <w:t>U vozidel musí být před zahájením směny zkontrolováno upevnění korby, zdvíhací zařízení a jeho části, jakož i stav uzávěrů, zamezujících samovolné překlopení i spolehlivost uzávěrů zadní bočnice.</w:t>
      </w:r>
    </w:p>
    <w:p w14:paraId="32806CAE" w14:textId="77777777" w:rsidR="00BE73D0" w:rsidRPr="00CA4F1B" w:rsidRDefault="00BE73D0" w:rsidP="00BE73D0">
      <w:pPr>
        <w:spacing w:line="276" w:lineRule="auto"/>
      </w:pPr>
      <w:r w:rsidRPr="00CA4F1B">
        <w:t>Na místo výsypu na stavbě musí řidič dojíždět podle pokynů pracovníka pověřeného řízením vysypávání. Tento pracovník musí být viditelně označen a vybaven vhodnými signalizačními pomůckami. Ztratí-li ho řidič z dohledu, je povinen ihned zastavit.</w:t>
      </w:r>
    </w:p>
    <w:p w14:paraId="03D60D1B" w14:textId="77777777" w:rsidR="00BE73D0" w:rsidRPr="00CA4F1B" w:rsidRDefault="00BE73D0" w:rsidP="00BE73D0">
      <w:pPr>
        <w:spacing w:line="276" w:lineRule="auto"/>
      </w:pPr>
      <w:r w:rsidRPr="00CA4F1B">
        <w:t>Je-li karosérie nebo korba dopravního prostředku v šikmé poloze, nesmí se na ni vstupovat a uvolňování přilepeného výkopku se smí provádět jen ze země pomocí škrabáků s</w:t>
      </w:r>
      <w:r>
        <w:t> </w:t>
      </w:r>
      <w:r w:rsidRPr="00CA4F1B">
        <w:t>dlouhými násadami nebo jiným stejně bezpečným způsobem.</w:t>
      </w:r>
    </w:p>
    <w:p w14:paraId="45C179A2" w14:textId="77777777" w:rsidR="00BE73D0" w:rsidRPr="00CA4F1B" w:rsidRDefault="00BE73D0" w:rsidP="00BE73D0">
      <w:pPr>
        <w:spacing w:line="276" w:lineRule="auto"/>
      </w:pPr>
      <w:r w:rsidRPr="00CA4F1B">
        <w:t>Po vyklopení materiálu z korby dopravního prostředku je řidič povinen ještě před rozjetím vozidla korbu sklopit a přesvědčit se, zda korba zaujala správnou polohu.</w:t>
      </w:r>
    </w:p>
    <w:p w14:paraId="2A6417DD" w14:textId="77777777" w:rsidR="00BE73D0" w:rsidRDefault="00BE73D0" w:rsidP="00BE73D0">
      <w:pPr>
        <w:spacing w:line="276" w:lineRule="auto"/>
      </w:pPr>
      <w:r w:rsidRPr="00CA4F1B">
        <w:t>Při jakékoliv opravě na staveništi musí být stroj zabrzděn a mechanicky zajištěn proti samovolnému rozjetí. Pokud je třeba opravovanou část zvednout, musí být ve zvednuté poloze mechanicky zajištěna.</w:t>
      </w:r>
    </w:p>
    <w:p w14:paraId="5CF45539" w14:textId="77777777" w:rsidR="00BE73D0" w:rsidRPr="000027AD" w:rsidRDefault="00BE73D0" w:rsidP="00BE73D0">
      <w:pPr>
        <w:pStyle w:val="Odstavecseseznamem"/>
        <w:spacing w:after="200" w:line="276" w:lineRule="auto"/>
        <w:ind w:left="0"/>
        <w:rPr>
          <w:u w:val="single"/>
        </w:rPr>
      </w:pPr>
      <w:r w:rsidRPr="000027AD">
        <w:rPr>
          <w:u w:val="single"/>
        </w:rPr>
        <w:t>Přeprava strojů:</w:t>
      </w:r>
    </w:p>
    <w:p w14:paraId="247640AD" w14:textId="77777777" w:rsidR="00BE73D0" w:rsidRPr="00CA4F1B" w:rsidRDefault="00BE73D0" w:rsidP="00BE73D0">
      <w:pPr>
        <w:pStyle w:val="Odstavecseseznamem"/>
        <w:spacing w:after="200" w:line="276" w:lineRule="auto"/>
        <w:ind w:left="0"/>
        <w:rPr>
          <w:b/>
        </w:rPr>
      </w:pPr>
      <w:r w:rsidRPr="00CA4F1B">
        <w:t>Přeprava a nakládání i skládání, dále zajištění a upevnění pracovního stroje nebo i jeho pracovního zařízení se provádí vždy podle pokynů a postupů uvedených v návodu k používání daného stroje. Při najíždění stroje na ložnou plochu přepravujícího dopravního prostředku a</w:t>
      </w:r>
      <w:r>
        <w:t> </w:t>
      </w:r>
      <w:r w:rsidRPr="00CA4F1B">
        <w:t>při sjíždění z ní se všechny osoby pouze s výjimkou obsluhy stroje vzdálí z prostoru, ve kterém by mohly být ohroženy při pádu</w:t>
      </w:r>
      <w:r>
        <w:t>,</w:t>
      </w:r>
      <w:r w:rsidRPr="00CA4F1B">
        <w:t xml:space="preserve"> nebo i převržení stroje, dále při přetržení tažného lana nebo i jiné nehodě.</w:t>
      </w:r>
    </w:p>
    <w:p w14:paraId="679C05EF" w14:textId="77777777" w:rsidR="00BE73D0" w:rsidRPr="00CA4F1B" w:rsidRDefault="00BE73D0" w:rsidP="00BE73D0">
      <w:pPr>
        <w:spacing w:line="276" w:lineRule="auto"/>
      </w:pPr>
      <w:r w:rsidRPr="00CA4F1B">
        <w:t xml:space="preserve">Osoba, která navádí stroj na přepravující dopravní prostředek, stojí vždy mimo tento stroj a mimo dopravní prostředek a dále v zorném poli obsluhy stroje po dobu najíždění </w:t>
      </w:r>
      <w:r w:rsidR="003E6BEE">
        <w:br/>
      </w:r>
      <w:r w:rsidRPr="00CA4F1B">
        <w:t>i sjíždění stroje.</w:t>
      </w:r>
    </w:p>
    <w:p w14:paraId="679CA0E7" w14:textId="77777777" w:rsidR="00BE73D0" w:rsidRPr="00CA4F1B" w:rsidRDefault="00BE73D0" w:rsidP="00BE73D0">
      <w:pPr>
        <w:spacing w:line="276" w:lineRule="auto"/>
        <w:jc w:val="center"/>
      </w:pPr>
      <w:r>
        <w:rPr>
          <w:noProof/>
          <w:lang w:eastAsia="cs-CZ"/>
        </w:rPr>
        <w:lastRenderedPageBreak/>
        <w:drawing>
          <wp:inline distT="0" distB="0" distL="0" distR="0" wp14:anchorId="426DC55F" wp14:editId="0839B3CB">
            <wp:extent cx="2647950" cy="1371600"/>
            <wp:effectExtent l="0" t="0" r="0" b="0"/>
            <wp:docPr id="75" name="Obrázek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47950" cy="1371600"/>
                    </a:xfrm>
                    <a:prstGeom prst="rect">
                      <a:avLst/>
                    </a:prstGeom>
                    <a:noFill/>
                    <a:ln>
                      <a:noFill/>
                    </a:ln>
                  </pic:spPr>
                </pic:pic>
              </a:graphicData>
            </a:graphic>
          </wp:inline>
        </w:drawing>
      </w:r>
      <w:r>
        <w:rPr>
          <w:noProof/>
          <w:lang w:eastAsia="cs-CZ"/>
        </w:rPr>
        <w:drawing>
          <wp:inline distT="0" distB="0" distL="0" distR="0" wp14:anchorId="28B323E7" wp14:editId="7B750E62">
            <wp:extent cx="1638300" cy="1181100"/>
            <wp:effectExtent l="0" t="0" r="0" b="0"/>
            <wp:docPr id="74" name="Obráze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38300" cy="1181100"/>
                    </a:xfrm>
                    <a:prstGeom prst="rect">
                      <a:avLst/>
                    </a:prstGeom>
                    <a:noFill/>
                    <a:ln>
                      <a:noFill/>
                    </a:ln>
                  </pic:spPr>
                </pic:pic>
              </a:graphicData>
            </a:graphic>
          </wp:inline>
        </w:drawing>
      </w:r>
    </w:p>
    <w:p w14:paraId="7ED59A27" w14:textId="77777777" w:rsidR="00BE73D0" w:rsidRPr="00CA4F1B" w:rsidRDefault="00BE73D0" w:rsidP="00BE73D0">
      <w:pPr>
        <w:spacing w:line="276" w:lineRule="auto"/>
      </w:pPr>
    </w:p>
    <w:p w14:paraId="6387BB02" w14:textId="77777777" w:rsidR="00BE73D0" w:rsidRPr="00CA4F1B" w:rsidRDefault="00BE73D0" w:rsidP="00BE73D0">
      <w:pPr>
        <w:spacing w:line="276" w:lineRule="auto"/>
      </w:pPr>
      <w:r w:rsidRPr="00CA4F1B">
        <w:t xml:space="preserve">Při přepravě pracovního stroje na ložné ploše přepravujícího dopravního prostředku se v kabině přepravovaného stroje, ani na stroji a ani na ložné ploše dopravního prostředku </w:t>
      </w:r>
      <w:r w:rsidRPr="00CA4F1B">
        <w:rPr>
          <w:bCs/>
        </w:rPr>
        <w:t>nezdržují žádné osoby</w:t>
      </w:r>
      <w:r w:rsidRPr="00CA4F1B">
        <w:t>, pokud ovšem není v návodech k používání stroje stanoveno jinak.</w:t>
      </w:r>
    </w:p>
    <w:p w14:paraId="691E2AD8" w14:textId="77777777" w:rsidR="00BE73D0" w:rsidRPr="00CA4F1B" w:rsidRDefault="00BE73D0" w:rsidP="00BE73D0">
      <w:pPr>
        <w:spacing w:line="276" w:lineRule="auto"/>
      </w:pPr>
      <w:r w:rsidRPr="00CA4F1B">
        <w:t>Dopravní prostředek musí být jak při nakládání, tak i skládání pracovního stroje vždy postaven na zcela pevném podkladu a musí být bezpečně zabrzděn, dále také mechanicky zajištěn proti veškerému nežádoucímu pohybu.</w:t>
      </w:r>
    </w:p>
    <w:p w14:paraId="455E889E" w14:textId="77777777" w:rsidR="00BE73D0" w:rsidRPr="00CA4F1B" w:rsidRDefault="00BE73D0" w:rsidP="00BE73D0">
      <w:pPr>
        <w:spacing w:line="276" w:lineRule="auto"/>
      </w:pPr>
      <w:r w:rsidRPr="00CA4F1B">
        <w:t>Při přepravě pracovního stroje po jeho vlastní ose musí být vždy bez výhrad jeho pracovní zařízení a popřípadě i jiná pohyblivá zařízení zajištěna v přepravní poloze přesně podle jeho návodu k používání.</w:t>
      </w:r>
    </w:p>
    <w:p w14:paraId="56AC01AB" w14:textId="77777777" w:rsidR="00BE73D0" w:rsidRPr="00CA4F1B" w:rsidRDefault="00BE73D0" w:rsidP="00BE73D0">
      <w:pPr>
        <w:spacing w:line="276" w:lineRule="auto"/>
        <w:jc w:val="center"/>
      </w:pPr>
      <w:r>
        <w:rPr>
          <w:noProof/>
          <w:lang w:eastAsia="cs-CZ"/>
        </w:rPr>
        <w:drawing>
          <wp:inline distT="0" distB="0" distL="0" distR="0" wp14:anchorId="54B5D204" wp14:editId="5E46CC93">
            <wp:extent cx="5903493" cy="1752600"/>
            <wp:effectExtent l="0" t="0" r="2540" b="0"/>
            <wp:docPr id="73" name="Obráze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08241" cy="1754010"/>
                    </a:xfrm>
                    <a:prstGeom prst="rect">
                      <a:avLst/>
                    </a:prstGeom>
                    <a:noFill/>
                    <a:ln>
                      <a:noFill/>
                    </a:ln>
                  </pic:spPr>
                </pic:pic>
              </a:graphicData>
            </a:graphic>
          </wp:inline>
        </w:drawing>
      </w:r>
    </w:p>
    <w:p w14:paraId="1FC8E905" w14:textId="77777777" w:rsidR="00BE73D0" w:rsidRDefault="00BE73D0" w:rsidP="00BE73D0">
      <w:pPr>
        <w:pStyle w:val="Odstavecseseznamem"/>
        <w:spacing w:after="200" w:line="276" w:lineRule="auto"/>
        <w:ind w:left="0"/>
        <w:rPr>
          <w:bCs/>
          <w:u w:val="single"/>
        </w:rPr>
      </w:pPr>
    </w:p>
    <w:p w14:paraId="79A02DDE" w14:textId="77777777" w:rsidR="00BE73D0" w:rsidRPr="000027AD" w:rsidRDefault="00BE73D0" w:rsidP="00BE73D0">
      <w:pPr>
        <w:pStyle w:val="Odstavecseseznamem"/>
        <w:spacing w:after="200" w:line="276" w:lineRule="auto"/>
        <w:ind w:left="0"/>
        <w:rPr>
          <w:bCs/>
          <w:u w:val="single"/>
        </w:rPr>
      </w:pPr>
      <w:r w:rsidRPr="000027AD">
        <w:rPr>
          <w:bCs/>
          <w:u w:val="single"/>
        </w:rPr>
        <w:t>Zabezpečení strojů při přerušení a ukončení práce:</w:t>
      </w:r>
    </w:p>
    <w:p w14:paraId="110CA1AD" w14:textId="77777777" w:rsidR="00BE73D0" w:rsidRPr="00CA4F1B" w:rsidRDefault="00BE73D0" w:rsidP="00BE73D0">
      <w:pPr>
        <w:pStyle w:val="Odstavecseseznamem"/>
        <w:spacing w:after="200" w:line="276" w:lineRule="auto"/>
        <w:ind w:left="0"/>
        <w:rPr>
          <w:b/>
        </w:rPr>
      </w:pPr>
      <w:r w:rsidRPr="00CA4F1B">
        <w:t>Obsluha stroje, která má v úmyslu se vzdálit od stroje musí provést taková opatření k</w:t>
      </w:r>
      <w:r>
        <w:t> </w:t>
      </w:r>
      <w:r w:rsidRPr="00CA4F1B">
        <w:t xml:space="preserve">zabránění samovolného spuštění stroje či jeho neoprávněného užití jinou osobou např. </w:t>
      </w:r>
      <w:r w:rsidRPr="00CA4F1B">
        <w:rPr>
          <w:bCs/>
        </w:rPr>
        <w:t xml:space="preserve">uzamknutím kabiny a vyjmutím klíče </w:t>
      </w:r>
      <w:r w:rsidRPr="00CA4F1B">
        <w:t>ze spínací skříňky nebo celkovému uzamknutí ovládání stroje.</w:t>
      </w:r>
    </w:p>
    <w:p w14:paraId="2CA31F6C" w14:textId="77777777" w:rsidR="00BE73D0" w:rsidRPr="00CA4F1B" w:rsidRDefault="00BE73D0" w:rsidP="00BE73D0">
      <w:pPr>
        <w:spacing w:line="276" w:lineRule="auto"/>
      </w:pPr>
      <w:r w:rsidRPr="00CA4F1B">
        <w:t>Proti samovolnému pohybu musí být stroj vždy po ukončení prací zajištěn dle návodu k</w:t>
      </w:r>
      <w:r>
        <w:t> </w:t>
      </w:r>
      <w:r w:rsidRPr="00CA4F1B">
        <w:t xml:space="preserve">používání - </w:t>
      </w:r>
      <w:r w:rsidRPr="00CA4F1B">
        <w:rPr>
          <w:bCs/>
        </w:rPr>
        <w:t>zakládací klíny, pracovní zařízením spuštěné na zem</w:t>
      </w:r>
      <w:r w:rsidR="00E0488D">
        <w:rPr>
          <w:bCs/>
        </w:rPr>
        <w:t>,</w:t>
      </w:r>
      <w:r w:rsidRPr="00CA4F1B">
        <w:rPr>
          <w:bCs/>
        </w:rPr>
        <w:t xml:space="preserve"> a </w:t>
      </w:r>
      <w:r w:rsidRPr="00CA4F1B">
        <w:t>nebo zařazení nejnižšího rychlostního stupně a zabrzdění parkovací brzdy. Při přerušení práce musí být stroj zajištěn vždy proti samovolnému pohybu nejméně zabrzděním parkovací brzdy či pracovním zařízením spuštěným na zem.</w:t>
      </w:r>
    </w:p>
    <w:p w14:paraId="08F94735" w14:textId="77777777" w:rsidR="00BE73D0" w:rsidRPr="00CA4F1B" w:rsidRDefault="00BE73D0" w:rsidP="00BE73D0">
      <w:pPr>
        <w:spacing w:line="276" w:lineRule="auto"/>
      </w:pPr>
      <w:r w:rsidRPr="00CA4F1B">
        <w:t>Stroj musí být vždy odstaven na vhodné stanoviště, kde nezasahuje do prostoru komunikace a kde není ohrožena jeho stabilita stroje a není ohrožen padajícími předměty ani činností prováděnou v jeho okolí.</w:t>
      </w:r>
    </w:p>
    <w:p w14:paraId="5E2D6EFB" w14:textId="77777777" w:rsidR="00BE73D0" w:rsidRDefault="00BE73D0" w:rsidP="00BE73D0">
      <w:pPr>
        <w:jc w:val="center"/>
        <w:rPr>
          <w:i/>
        </w:rPr>
      </w:pPr>
      <w:r>
        <w:rPr>
          <w:noProof/>
          <w:lang w:eastAsia="cs-CZ"/>
        </w:rPr>
        <w:lastRenderedPageBreak/>
        <w:drawing>
          <wp:inline distT="0" distB="0" distL="0" distR="0" wp14:anchorId="5D231D89" wp14:editId="2730ED75">
            <wp:extent cx="2333625" cy="1171575"/>
            <wp:effectExtent l="0" t="0" r="9525" b="9525"/>
            <wp:docPr id="72" name="Obráze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33625" cy="1171575"/>
                    </a:xfrm>
                    <a:prstGeom prst="rect">
                      <a:avLst/>
                    </a:prstGeom>
                    <a:noFill/>
                    <a:ln>
                      <a:noFill/>
                    </a:ln>
                  </pic:spPr>
                </pic:pic>
              </a:graphicData>
            </a:graphic>
          </wp:inline>
        </w:drawing>
      </w:r>
    </w:p>
    <w:p w14:paraId="10076BE7" w14:textId="77777777" w:rsidR="00B713C5" w:rsidRDefault="00B713C5" w:rsidP="00536F25">
      <w:pPr>
        <w:pStyle w:val="Nadpis3"/>
        <w:spacing w:line="276" w:lineRule="auto"/>
      </w:pPr>
      <w:bookmarkStart w:id="40" w:name="_Toc62119357"/>
      <w:r w:rsidRPr="00B713C5">
        <w:t>postupy řešící jednotlivé práce a činnosti a stanovící opatření pro prolínání a</w:t>
      </w:r>
      <w:r>
        <w:t> </w:t>
      </w:r>
      <w:r w:rsidRPr="00B713C5">
        <w:t>souběh jednotlivých prací, zejména využití více jeřábů na jednom staveništi a</w:t>
      </w:r>
      <w:r>
        <w:t> </w:t>
      </w:r>
      <w:r w:rsidRPr="00B713C5">
        <w:t>práce za současného provozu veřejných dopravních prostředků,</w:t>
      </w:r>
      <w:bookmarkEnd w:id="40"/>
    </w:p>
    <w:p w14:paraId="07C332CC" w14:textId="77777777" w:rsidR="00081285" w:rsidRDefault="00081285" w:rsidP="00081285">
      <w:pPr>
        <w:spacing w:line="276" w:lineRule="auto"/>
      </w:pPr>
      <w:r>
        <w:t>Plní-li na jednom pracovišti úkoly zaměstnanci dvou a více zhotovitelů, jsou tito zhotovitelé povinni se vzájemně písemně informovat o rizicích a přijatých opatřeních k</w:t>
      </w:r>
      <w:r w:rsidR="008B3D16">
        <w:t> </w:t>
      </w:r>
      <w:r>
        <w:t>ochraně před jejich působením, která se týkají výkonu práce na jednotlivých pracovištích a</w:t>
      </w:r>
      <w:r w:rsidR="008B3D16">
        <w:t> </w:t>
      </w:r>
      <w:r>
        <w:t>spolupracovat při zajišťování bezpečnosti a ochrany zdraví při práci pro všechny zaměstnance na pracovišti.</w:t>
      </w:r>
    </w:p>
    <w:p w14:paraId="66806039" w14:textId="77777777" w:rsidR="00081285" w:rsidRDefault="00081285" w:rsidP="00081285">
      <w:pPr>
        <w:spacing w:line="276" w:lineRule="auto"/>
      </w:pPr>
      <w:r>
        <w:t>Každý ze zhotovitelů je povinen zajistit, aby jeho činnosti a práce jeho zaměstnanců byly organizovány, koordinovány a prováděny tak, aby současně byli chráněni také zaměstnanci dalších zhotovitelů.</w:t>
      </w:r>
    </w:p>
    <w:p w14:paraId="65F859AD" w14:textId="77777777" w:rsidR="00081285" w:rsidRDefault="00081285" w:rsidP="00081285">
      <w:pPr>
        <w:spacing w:line="276" w:lineRule="auto"/>
      </w:pPr>
      <w:r>
        <w:t>Rozsah bezpečnostních opatření společných pro více subdodavatelů bude řešen v souladu s časovým harmonogramem a jejich realizace bude zajištěna generálním zhotovitelem.</w:t>
      </w:r>
    </w:p>
    <w:p w14:paraId="03951C11" w14:textId="77777777" w:rsidR="00081285" w:rsidRDefault="00081285" w:rsidP="00081285">
      <w:pPr>
        <w:spacing w:line="276" w:lineRule="auto"/>
      </w:pPr>
      <w:r>
        <w:t>Při stavebních pracích dochází k současné přítomnosti a činnosti více subjektů. Proto je potřebné, aby byla zajištěna jejich koordinace a nedocházelo k ohrožování mezi jednotlivými zhotoviteli. Hlavní zásada spočívá v tom, že každý dodavatel stavebních prací je povinen zajišťovat bezpečnost práce na pracovišti sám a v daném rozsahu nést i příslušnou odpovědnost.</w:t>
      </w:r>
    </w:p>
    <w:p w14:paraId="0A625FF7" w14:textId="77777777" w:rsidR="00B713C5" w:rsidRDefault="00081285" w:rsidP="00081285">
      <w:pPr>
        <w:spacing w:line="276" w:lineRule="auto"/>
      </w:pPr>
      <w:r>
        <w:t>Předávání pracoviště bude prováděno vždy písemnou formou a bude obsahovat: termíny zahájení a ukončení prací, vymezení pracoviště a přístupových komunikací, určení ploch pro zařízení staveniště a skladování materiálu, způsob dopravy materiálu a způsob zajištění první pomoci.</w:t>
      </w:r>
    </w:p>
    <w:p w14:paraId="7B084B83" w14:textId="77777777" w:rsidR="00B713C5" w:rsidRDefault="00B713C5" w:rsidP="00536F25">
      <w:pPr>
        <w:pStyle w:val="Nadpis3"/>
        <w:spacing w:line="276" w:lineRule="auto"/>
      </w:pPr>
      <w:bookmarkStart w:id="41" w:name="_Toc62119358"/>
      <w:r w:rsidRPr="00B713C5">
        <w:t>zajištění organizace a časové posloupnosti nebo souslednosti prací vykonávaných při realizaci stavby s prováděním tunelářských a podzemní prací, pro které jsou požadavky na bezpečnostní opatření stanoveny zvláštním právním předpisem</w:t>
      </w:r>
      <w:r>
        <w:t>,</w:t>
      </w:r>
      <w:bookmarkEnd w:id="41"/>
    </w:p>
    <w:p w14:paraId="0845D70E" w14:textId="77777777" w:rsidR="00844726" w:rsidRDefault="00844726" w:rsidP="00536F25">
      <w:pPr>
        <w:spacing w:line="276" w:lineRule="auto"/>
      </w:pPr>
      <w:r w:rsidRPr="00844726">
        <w:t>Tyto postupy nebudou na stavbě prováděny.</w:t>
      </w:r>
    </w:p>
    <w:p w14:paraId="7A57EE4D" w14:textId="77777777" w:rsidR="00B713C5" w:rsidRDefault="00B713C5" w:rsidP="00536F25">
      <w:pPr>
        <w:pStyle w:val="Nadpis3"/>
        <w:spacing w:line="276" w:lineRule="auto"/>
      </w:pPr>
      <w:bookmarkStart w:id="42" w:name="_Toc62119359"/>
      <w:r w:rsidRPr="00B713C5">
        <w:lastRenderedPageBreak/>
        <w:t>zajištění bezpečnostních opatření ve spojení s prací ve výšce a nad volnou hloubkou, při provádění dokončovacích prací a prací pomocné stavební výroby, zejména při montáži antén a hromosvodů, osazování oken, montáži zábradlí, vodorovné izolace balkónů, teras a střech, při montáži výtahů, vzduchotechniky, klimatizací, při provádění nátěrů konstrukcí a fasád a při dokončovacích pracích kolem objektu, např. chodníky, osvětlení, a při provádění udržovacích prací,</w:t>
      </w:r>
      <w:bookmarkEnd w:id="42"/>
    </w:p>
    <w:p w14:paraId="1A5E0559" w14:textId="77777777" w:rsidR="00661DF8" w:rsidRDefault="00661DF8" w:rsidP="00661DF8">
      <w:pPr>
        <w:spacing w:line="276" w:lineRule="auto"/>
      </w:pPr>
      <w:r>
        <w:t>Zhotovitel přijme technická a organizační opatření na všech pracovištích a přístupových komunikacích tam, pokud leží ve výšce nad 1,5 m nad okolní úrovní, případně pokud pod nimi volná hloubka přesahuje 1,5 m.</w:t>
      </w:r>
    </w:p>
    <w:p w14:paraId="23FFE719" w14:textId="77777777" w:rsidR="00391D8C" w:rsidRDefault="00661DF8" w:rsidP="00661DF8">
      <w:pPr>
        <w:spacing w:line="276" w:lineRule="auto"/>
      </w:pPr>
      <w:r>
        <w:t xml:space="preserve">K zajištění bezpečnosti pracovníků při provádění výše uvedených činností bude zajištěno zábradlím výšky 1,1m s mezilehlou tyčí a zarážkou u podlahy., které bude sloužit jako kce k zachycení pádu osob do koryta </w:t>
      </w:r>
      <w:r w:rsidR="00E423BC">
        <w:t>řeky</w:t>
      </w:r>
      <w:r>
        <w:t>.</w:t>
      </w:r>
    </w:p>
    <w:p w14:paraId="2B5173AA" w14:textId="77777777" w:rsidR="00B713C5" w:rsidRDefault="00B713C5" w:rsidP="00536F25">
      <w:pPr>
        <w:pStyle w:val="Nadpis3"/>
        <w:spacing w:line="276" w:lineRule="auto"/>
      </w:pPr>
      <w:bookmarkStart w:id="43" w:name="_Toc62119360"/>
      <w:r w:rsidRPr="00B713C5">
        <w:t>postupy pro specifická opatření vyplývající z podmínek provádění stavebních a</w:t>
      </w:r>
      <w:r w:rsidR="00844726">
        <w:t> </w:t>
      </w:r>
      <w:r w:rsidRPr="00B713C5">
        <w:t>dalších prací a činností v objektech za jejich provozu, včetně časového harmonogramu těchto prací a činností,</w:t>
      </w:r>
      <w:bookmarkEnd w:id="43"/>
    </w:p>
    <w:p w14:paraId="6ECF0278" w14:textId="77777777" w:rsidR="00E423BC" w:rsidRDefault="00E423BC" w:rsidP="00C462CC">
      <w:pPr>
        <w:spacing w:line="276" w:lineRule="auto"/>
      </w:pPr>
      <w:r>
        <w:t xml:space="preserve">Provádění stavby </w:t>
      </w:r>
      <w:r w:rsidRPr="00E423BC">
        <w:t xml:space="preserve">bude </w:t>
      </w:r>
      <w:r>
        <w:t>podmíněno</w:t>
      </w:r>
      <w:r w:rsidRPr="00E423BC">
        <w:t xml:space="preserve"> zahrazení průtočného profilu </w:t>
      </w:r>
      <w:r>
        <w:t xml:space="preserve">- </w:t>
      </w:r>
      <w:r w:rsidRPr="00E423BC">
        <w:t>bude provedeno v</w:t>
      </w:r>
      <w:r>
        <w:t> </w:t>
      </w:r>
      <w:r w:rsidRPr="00E423BC">
        <w:t>rámci celkové srážky řeky Moravy, která bude nutná pro realizaci jiné zakázky – Jez na Moravě, Nové Mlýny – oprava PB zdi v nadjezí.</w:t>
      </w:r>
    </w:p>
    <w:p w14:paraId="169E9AE6" w14:textId="77777777" w:rsidR="00C462CC" w:rsidRDefault="00C462CC" w:rsidP="00C462CC">
      <w:pPr>
        <w:spacing w:line="276" w:lineRule="auto"/>
      </w:pPr>
      <w:r>
        <w:t>Časový harmonogram prací bude při realizaci stavby součástí tohoto plánu BOZP, a také průběžně aktualizován.</w:t>
      </w:r>
    </w:p>
    <w:p w14:paraId="5DA93335" w14:textId="77777777" w:rsidR="00B713C5" w:rsidRDefault="00B713C5" w:rsidP="00536F25">
      <w:pPr>
        <w:pStyle w:val="Nadpis3"/>
        <w:spacing w:line="276" w:lineRule="auto"/>
      </w:pPr>
      <w:bookmarkStart w:id="44" w:name="_Toc62119361"/>
      <w:r w:rsidRPr="00B713C5">
        <w:t>postupy pro opatření vyplývající ze specifických požadavků na stavbu, například z</w:t>
      </w:r>
      <w:r w:rsidR="002B4D8C">
        <w:t> </w:t>
      </w:r>
      <w:r w:rsidRPr="00B713C5">
        <w:t>konzultací s orgány inspekce práce, stavebními úřady, orgány ochrany veřejného zdraví a dalšími orgány podle zvláštních právních předpisů,</w:t>
      </w:r>
      <w:bookmarkEnd w:id="44"/>
    </w:p>
    <w:p w14:paraId="3F1E674C" w14:textId="77777777" w:rsidR="002653A6" w:rsidRDefault="002653A6" w:rsidP="002653A6">
      <w:pPr>
        <w:spacing w:line="276" w:lineRule="auto"/>
      </w:pPr>
      <w:r>
        <w:t>S</w:t>
      </w:r>
      <w:r w:rsidRPr="002653A6">
        <w:t>ouběžná práce více zhotovitelů na jednom pracovišti; práce za provozu okolních objektů</w:t>
      </w:r>
      <w:r>
        <w:t>.</w:t>
      </w:r>
    </w:p>
    <w:p w14:paraId="0C6DAFCB" w14:textId="77777777" w:rsidR="002653A6" w:rsidRPr="009645B3" w:rsidRDefault="002653A6" w:rsidP="002653A6">
      <w:pPr>
        <w:spacing w:line="276" w:lineRule="auto"/>
        <w:rPr>
          <w:u w:val="single"/>
        </w:rPr>
      </w:pPr>
      <w:r w:rsidRPr="009645B3">
        <w:rPr>
          <w:u w:val="single"/>
        </w:rPr>
        <w:t>Základní rizika při souběžné práci více zhotovitelů na jednom pracovišti:</w:t>
      </w:r>
    </w:p>
    <w:p w14:paraId="66FDC8C6" w14:textId="77777777" w:rsidR="002653A6" w:rsidRDefault="002653A6" w:rsidP="002653A6">
      <w:pPr>
        <w:spacing w:line="276" w:lineRule="auto"/>
        <w:ind w:left="1134" w:hanging="425"/>
      </w:pPr>
      <w:r>
        <w:t>-</w:t>
      </w:r>
      <w:r>
        <w:tab/>
        <w:t>Nedostatečná vzájemná informovanost o jednotlivých prováděných činnostech</w:t>
      </w:r>
      <w:r w:rsidR="00676DDA">
        <w:t>.</w:t>
      </w:r>
    </w:p>
    <w:p w14:paraId="310C3F74" w14:textId="77777777" w:rsidR="002653A6" w:rsidRDefault="002653A6" w:rsidP="002653A6">
      <w:pPr>
        <w:spacing w:line="276" w:lineRule="auto"/>
        <w:ind w:left="1134" w:hanging="425"/>
      </w:pPr>
      <w:r>
        <w:t>-</w:t>
      </w:r>
      <w:r>
        <w:tab/>
        <w:t>Nedostatečná koordinace pracovních a technologických postupů</w:t>
      </w:r>
      <w:r w:rsidR="00676DDA">
        <w:t>.</w:t>
      </w:r>
    </w:p>
    <w:p w14:paraId="3DEB11B8" w14:textId="77777777" w:rsidR="002653A6" w:rsidRPr="009645B3" w:rsidRDefault="002653A6" w:rsidP="002653A6">
      <w:pPr>
        <w:spacing w:line="276" w:lineRule="auto"/>
        <w:ind w:left="1134" w:hanging="425"/>
        <w:rPr>
          <w:u w:val="single"/>
        </w:rPr>
      </w:pPr>
      <w:r>
        <w:t>-</w:t>
      </w:r>
      <w:r>
        <w:tab/>
        <w:t>Nevyčlenění a nezajištění pracoviště – ohrožení např. pádem materiálu z výšky, atd.</w:t>
      </w:r>
    </w:p>
    <w:p w14:paraId="7E138BBE" w14:textId="77777777" w:rsidR="002653A6" w:rsidRPr="009645B3" w:rsidRDefault="002653A6" w:rsidP="002653A6">
      <w:pPr>
        <w:spacing w:line="276" w:lineRule="auto"/>
        <w:ind w:left="1134" w:hanging="425"/>
        <w:rPr>
          <w:u w:val="single"/>
        </w:rPr>
      </w:pPr>
      <w:r w:rsidRPr="009645B3">
        <w:rPr>
          <w:u w:val="single"/>
        </w:rPr>
        <w:t>Základní bezpečnostní opatření:</w:t>
      </w:r>
    </w:p>
    <w:p w14:paraId="4EE4F84D" w14:textId="77777777" w:rsidR="002653A6" w:rsidRDefault="002653A6" w:rsidP="00493E84">
      <w:pPr>
        <w:pStyle w:val="Odstavecseseznamem"/>
        <w:numPr>
          <w:ilvl w:val="1"/>
          <w:numId w:val="14"/>
        </w:numPr>
        <w:spacing w:line="276" w:lineRule="auto"/>
      </w:pPr>
      <w:r w:rsidRPr="008028E8">
        <w:rPr>
          <w:b/>
        </w:rPr>
        <w:t>povinnost vzájemné písemné informace o rizicích a přijatých opatřeních zhotovitelů – nutná součinnost koordinátorovi BOZP (hlavní zhotovitel stavby musí oznámit koordinátorovi každého svého zhotovitele a jinou osobu nejméně 8 dní před jejich zahájením prací; v</w:t>
      </w:r>
      <w:r w:rsidR="002B4D8C" w:rsidRPr="008028E8">
        <w:rPr>
          <w:b/>
        </w:rPr>
        <w:t> </w:t>
      </w:r>
      <w:r w:rsidRPr="008028E8">
        <w:rPr>
          <w:b/>
        </w:rPr>
        <w:t xml:space="preserve">součinnosti </w:t>
      </w:r>
      <w:r w:rsidR="003E6BEE">
        <w:rPr>
          <w:b/>
        </w:rPr>
        <w:br/>
      </w:r>
      <w:r w:rsidRPr="008028E8">
        <w:rPr>
          <w:b/>
        </w:rPr>
        <w:t xml:space="preserve">s koordinátorem vyžadovat požadovanou dokumentaci od každého zhotovitele a jiné osoby – dokumentaci rizik, technologický/pracovní </w:t>
      </w:r>
      <w:r w:rsidRPr="008028E8">
        <w:rPr>
          <w:b/>
        </w:rPr>
        <w:lastRenderedPageBreak/>
        <w:t>postup apod</w:t>
      </w:r>
      <w:r>
        <w:t>.); v případě nepřítomnosti koordinátora BOZP na staveništi zajišťuje tuto povinnost hlavní zhotovitel stavby – vše bude řízeno především v</w:t>
      </w:r>
      <w:r w:rsidR="002B4D8C">
        <w:t> </w:t>
      </w:r>
      <w:r>
        <w:t>rámci kontrolních dnů BOZP.</w:t>
      </w:r>
    </w:p>
    <w:p w14:paraId="41167A9D" w14:textId="77777777" w:rsidR="002653A6" w:rsidRDefault="002653A6" w:rsidP="00493E84">
      <w:pPr>
        <w:pStyle w:val="Odstavecseseznamem"/>
        <w:numPr>
          <w:ilvl w:val="1"/>
          <w:numId w:val="14"/>
        </w:numPr>
        <w:spacing w:line="276" w:lineRule="auto"/>
      </w:pPr>
      <w:r>
        <w:t>seznámení pracovníků a jiných osob podání informace o rizicích a přijatých opatřeních ostatních zhotovitelů, o kterých se každý zhotovitel dozvěděl v</w:t>
      </w:r>
      <w:r w:rsidR="002B4D8C">
        <w:t> </w:t>
      </w:r>
      <w:r>
        <w:t>rámci KD BOZP – odpovídá každý zhotovitel provádějící práce na staveništi.</w:t>
      </w:r>
    </w:p>
    <w:p w14:paraId="166AAE4E" w14:textId="77777777" w:rsidR="002653A6" w:rsidRDefault="002653A6" w:rsidP="00493E84">
      <w:pPr>
        <w:pStyle w:val="Odstavecseseznamem"/>
        <w:numPr>
          <w:ilvl w:val="1"/>
          <w:numId w:val="14"/>
        </w:numPr>
        <w:spacing w:line="276" w:lineRule="auto"/>
      </w:pPr>
      <w:r>
        <w:t>další opatření - viz Zákoník práce, v platném znění, zákon č. 309/2006 Sb., v</w:t>
      </w:r>
      <w:r w:rsidR="002B4D8C">
        <w:t> </w:t>
      </w:r>
      <w:r>
        <w:t>platném znění a Nařízení vlády č. 591/2006 Sb..</w:t>
      </w:r>
    </w:p>
    <w:p w14:paraId="15ADB4F0" w14:textId="77777777" w:rsidR="002653A6" w:rsidRDefault="0042589B" w:rsidP="001630F6">
      <w:pPr>
        <w:pStyle w:val="Odstavecseseznamem"/>
        <w:numPr>
          <w:ilvl w:val="1"/>
          <w:numId w:val="14"/>
        </w:numPr>
        <w:spacing w:before="0" w:line="276" w:lineRule="auto"/>
      </w:pPr>
      <w:r w:rsidRPr="0042589B">
        <w:t>na vstupech do přilehlých objektů budou vyvěšeny informace o provádění stavebních prací za provozu sousedních objektů.</w:t>
      </w:r>
    </w:p>
    <w:p w14:paraId="4403236B" w14:textId="77777777" w:rsidR="00661DF8" w:rsidRDefault="00661DF8" w:rsidP="00661DF8">
      <w:pPr>
        <w:pStyle w:val="Odstavecseseznamem"/>
        <w:spacing w:before="0" w:line="276" w:lineRule="auto"/>
        <w:ind w:left="1440" w:firstLine="0"/>
      </w:pPr>
    </w:p>
    <w:p w14:paraId="47729D9B" w14:textId="77777777" w:rsidR="00661DF8" w:rsidRPr="00661DF8" w:rsidRDefault="00661DF8" w:rsidP="00661DF8">
      <w:pPr>
        <w:pStyle w:val="Odstavecseseznamem"/>
        <w:spacing w:before="0" w:line="276" w:lineRule="auto"/>
        <w:ind w:left="1440" w:firstLine="0"/>
        <w:rPr>
          <w:i/>
        </w:rPr>
      </w:pPr>
      <w:r>
        <w:t xml:space="preserve">Dále viz výše bod </w:t>
      </w:r>
      <w:r w:rsidRPr="00661DF8">
        <w:rPr>
          <w:i/>
        </w:rPr>
        <w:t>c)</w:t>
      </w:r>
      <w:r w:rsidRPr="00661DF8">
        <w:rPr>
          <w:i/>
        </w:rPr>
        <w:tab/>
        <w:t xml:space="preserve">stanovení ochranných a kontrolovaných pásem a </w:t>
      </w:r>
      <w:r>
        <w:rPr>
          <w:i/>
        </w:rPr>
        <w:t>opatření proti jejich poškození.</w:t>
      </w:r>
    </w:p>
    <w:p w14:paraId="13152611" w14:textId="77777777" w:rsidR="00B713C5" w:rsidRDefault="00B713C5" w:rsidP="00536F25">
      <w:pPr>
        <w:pStyle w:val="Nadpis3"/>
        <w:spacing w:line="276" w:lineRule="auto"/>
      </w:pPr>
      <w:bookmarkStart w:id="45" w:name="_Toc62119362"/>
      <w:r w:rsidRPr="00B713C5">
        <w:t>postupy pro opatření vyplývající ze specifických požadavků na práce a činnosti spojené zejména s používáním toxických chemických látek, chemických látek klasifikovaných jako toxické kategorie 3 nebo toxické pro specifické cílové orgány po jednorázové nebo opakované expozici kategorie 1 podle přímo použitelného předpisu Evropské unie upravujícího klasifikaci, označování a</w:t>
      </w:r>
      <w:r>
        <w:t> </w:t>
      </w:r>
      <w:r w:rsidRPr="00B713C5">
        <w:t>balení látek a směsí, ionizujícího záření a výbušnin a s výskytem azbestu.</w:t>
      </w:r>
      <w:bookmarkEnd w:id="45"/>
    </w:p>
    <w:p w14:paraId="2D621D17" w14:textId="77777777" w:rsidR="00B713C5" w:rsidRDefault="00844726" w:rsidP="007708A2">
      <w:pPr>
        <w:spacing w:line="276" w:lineRule="auto"/>
      </w:pPr>
      <w:r w:rsidRPr="00844726">
        <w:t>Tyto postupy nebudou na stavbě prováděny.</w:t>
      </w:r>
    </w:p>
    <w:p w14:paraId="2802B6B3" w14:textId="77777777" w:rsidR="00B713C5" w:rsidRPr="00F3306D" w:rsidRDefault="00B713C5" w:rsidP="00536F25">
      <w:pPr>
        <w:pStyle w:val="Nadpis1"/>
        <w:numPr>
          <w:ilvl w:val="0"/>
          <w:numId w:val="0"/>
        </w:numPr>
        <w:spacing w:line="276" w:lineRule="auto"/>
        <w:ind w:left="360"/>
      </w:pPr>
      <w:bookmarkStart w:id="46" w:name="_Toc62119363"/>
      <w:r w:rsidRPr="00F3306D">
        <w:t>Závěr</w:t>
      </w:r>
      <w:bookmarkEnd w:id="46"/>
    </w:p>
    <w:p w14:paraId="0B27C57A" w14:textId="77777777" w:rsidR="009C38DC" w:rsidRDefault="009C38DC" w:rsidP="009C38DC">
      <w:pPr>
        <w:spacing w:line="276" w:lineRule="auto"/>
        <w:ind w:left="709" w:hanging="359"/>
        <w:rPr>
          <w:i/>
          <w:sz w:val="28"/>
          <w:szCs w:val="28"/>
        </w:rPr>
      </w:pPr>
      <w:r w:rsidRPr="009C38DC">
        <w:rPr>
          <w:b/>
          <w:sz w:val="40"/>
          <w:szCs w:val="40"/>
        </w:rPr>
        <w:t>•</w:t>
      </w:r>
      <w:r w:rsidRPr="009C38DC">
        <w:rPr>
          <w:b/>
          <w:sz w:val="40"/>
          <w:szCs w:val="40"/>
        </w:rPr>
        <w:tab/>
      </w:r>
      <w:r>
        <w:rPr>
          <w:i/>
          <w:sz w:val="28"/>
          <w:szCs w:val="28"/>
        </w:rPr>
        <w:t>Závaznost:</w:t>
      </w:r>
    </w:p>
    <w:p w14:paraId="0FCF81A3" w14:textId="77777777" w:rsidR="009C38DC" w:rsidRDefault="009C38DC" w:rsidP="009C38DC">
      <w:pPr>
        <w:spacing w:line="276" w:lineRule="auto"/>
        <w:ind w:left="709" w:firstLine="0"/>
      </w:pPr>
      <w:r>
        <w:t>Plán BOZP je závazný pro zadavatele stavby, koordinátora BOZP a zhotovitele provádějící práce na staveništi.</w:t>
      </w:r>
    </w:p>
    <w:p w14:paraId="26ACF30D" w14:textId="77777777" w:rsidR="009C38DC" w:rsidRDefault="009C38DC" w:rsidP="009C38DC">
      <w:pPr>
        <w:spacing w:line="276" w:lineRule="auto"/>
        <w:ind w:left="709" w:firstLine="0"/>
      </w:pPr>
      <w:r>
        <w:t xml:space="preserve">Platnost - závaznost tohoto plánu se vztahuje na všechna pracoviště stavby </w:t>
      </w:r>
      <w:r w:rsidR="003E6BEE">
        <w:br/>
      </w:r>
      <w:r>
        <w:t>a na všechny její zhotovitele/dodavatele a zaměstnance/pracovníky, a to včetně OSVČ, kteří s tímto plánem musí být prokazatelně seznámeni. Za seznámení zhotovitelů – odpovědných zástupců odpovídá koordinátor BOZP ve fázi realizace stavby a v době jeho nepřítomnosti na staveništi hlavní zhotovitel stavby, a to nejpozději před zahájením prací. Za následné seznámení pracovníků odpovídá každý seznámený zhotovitel – jeho odpovědný zástupce.</w:t>
      </w:r>
    </w:p>
    <w:p w14:paraId="53F51356" w14:textId="77777777" w:rsidR="009C38DC" w:rsidRPr="009C38DC" w:rsidRDefault="009C38DC" w:rsidP="009C38DC">
      <w:pPr>
        <w:spacing w:line="276" w:lineRule="auto"/>
        <w:ind w:left="709" w:firstLine="0"/>
      </w:pPr>
      <w:r>
        <w:t>Všichni zhotovitelé jsou povinni se zúčastnit kontrolní dnů koordinátora BOZP k</w:t>
      </w:r>
      <w:r w:rsidR="0042589B">
        <w:t> </w:t>
      </w:r>
      <w:r>
        <w:t>plnění Plánu BOZP – KD BOZP, které jsou oznamovány koordinátorem BOZP prostřednictvím záznamu koordinátora BOZP. V případě nepřítomnosti zhotovitele na KD BOZP zajistí hlavní zhotovitel stavby seznámení příslušného zhotovitele s</w:t>
      </w:r>
      <w:r w:rsidR="0042589B">
        <w:t> </w:t>
      </w:r>
      <w:r>
        <w:t>obsahem a závěry KD BOZP.</w:t>
      </w:r>
    </w:p>
    <w:p w14:paraId="7BF3AD5E" w14:textId="77777777" w:rsidR="00B713C5" w:rsidRPr="002653A6" w:rsidRDefault="00B713C5" w:rsidP="00493E84">
      <w:pPr>
        <w:pStyle w:val="Odstavecseseznamem"/>
        <w:numPr>
          <w:ilvl w:val="0"/>
          <w:numId w:val="14"/>
        </w:numPr>
        <w:spacing w:line="276" w:lineRule="auto"/>
        <w:rPr>
          <w:i/>
          <w:sz w:val="28"/>
          <w:szCs w:val="28"/>
        </w:rPr>
      </w:pPr>
      <w:r w:rsidRPr="002653A6">
        <w:rPr>
          <w:i/>
          <w:sz w:val="28"/>
          <w:szCs w:val="28"/>
        </w:rPr>
        <w:t>Povinnosti zhotovitele a vedoucích zaměstnanců stavby:</w:t>
      </w:r>
    </w:p>
    <w:p w14:paraId="4E4EFB44" w14:textId="77777777" w:rsidR="00B713C5" w:rsidRPr="00F3306D" w:rsidRDefault="00B713C5" w:rsidP="002653A6">
      <w:pPr>
        <w:spacing w:line="276" w:lineRule="auto"/>
        <w:ind w:left="1418" w:hanging="709"/>
      </w:pPr>
      <w:r w:rsidRPr="00F3306D">
        <w:lastRenderedPageBreak/>
        <w:t>-</w:t>
      </w:r>
      <w:r w:rsidR="002653A6">
        <w:tab/>
      </w:r>
      <w:r w:rsidRPr="00F3306D">
        <w:t xml:space="preserve">Každý zhotovitel je povinen dle §16 písm. a) zákona 309/2006 Sb. nejpozději do 8 dnů před zahájením prací na staveništi doložit, že informoval koordinátora o rizicích vznikajících při pracovních postupech, které zvolil. </w:t>
      </w:r>
    </w:p>
    <w:p w14:paraId="470A2CF4" w14:textId="77777777" w:rsidR="00B713C5" w:rsidRPr="00F3306D" w:rsidRDefault="00B713C5" w:rsidP="002653A6">
      <w:pPr>
        <w:spacing w:line="276" w:lineRule="auto"/>
        <w:ind w:left="1418" w:hanging="709"/>
      </w:pPr>
      <w:r w:rsidRPr="00F3306D">
        <w:t>-</w:t>
      </w:r>
      <w:r w:rsidR="002653A6">
        <w:tab/>
      </w:r>
      <w:r w:rsidRPr="00F3306D">
        <w:t>Zhotovitel je povinen pracovníky v rozsahu potřebném pro výkon jejich práce vyškolit z předpisů k zajištění bezpečnosti práce a ochraně zdraví při práci a</w:t>
      </w:r>
      <w:r w:rsidR="002B4D8C">
        <w:t> </w:t>
      </w:r>
      <w:r w:rsidRPr="00F3306D">
        <w:t>před každou nově započatou prací provézt školení zaměstnanců, popřípadě prakticky zaučit. V případě technologicky náročných prací je dodavatel stavby povinen vypracovat technologický postup prací.</w:t>
      </w:r>
    </w:p>
    <w:p w14:paraId="6C6B70E4" w14:textId="77777777" w:rsidR="00B713C5" w:rsidRPr="00F3306D" w:rsidRDefault="00B713C5" w:rsidP="002653A6">
      <w:pPr>
        <w:spacing w:line="276" w:lineRule="auto"/>
        <w:ind w:left="1418" w:hanging="709"/>
      </w:pPr>
      <w:r w:rsidRPr="00F3306D">
        <w:t>-</w:t>
      </w:r>
      <w:r w:rsidR="002653A6">
        <w:tab/>
      </w:r>
      <w:r w:rsidRPr="00F3306D">
        <w:t>Seznámit všechny pracovníky a osoby s rizikem na pracovišti, pracovními postupy.</w:t>
      </w:r>
    </w:p>
    <w:p w14:paraId="70D6DC60" w14:textId="77777777" w:rsidR="00B713C5" w:rsidRPr="00F3306D" w:rsidRDefault="00B713C5" w:rsidP="002653A6">
      <w:pPr>
        <w:spacing w:line="276" w:lineRule="auto"/>
        <w:ind w:left="1418" w:hanging="709"/>
      </w:pPr>
      <w:r w:rsidRPr="00F3306D">
        <w:t>-</w:t>
      </w:r>
      <w:r w:rsidR="002653A6">
        <w:tab/>
      </w:r>
      <w:r w:rsidRPr="00F3306D">
        <w:t>Vybavit pracovníky vhodným a bezpečným nářadím, nástroji, pomůckami a</w:t>
      </w:r>
      <w:r w:rsidR="002653A6">
        <w:t> </w:t>
      </w:r>
      <w:r w:rsidRPr="00F3306D">
        <w:t>potřebnými OOPP k zabezpečení výkonu práce podle profese, kterou vykonávají.</w:t>
      </w:r>
    </w:p>
    <w:p w14:paraId="7DD15152" w14:textId="77777777" w:rsidR="00B713C5" w:rsidRPr="00F3306D" w:rsidRDefault="00B713C5" w:rsidP="002653A6">
      <w:pPr>
        <w:spacing w:line="276" w:lineRule="auto"/>
        <w:ind w:left="1418" w:hanging="709"/>
      </w:pPr>
      <w:r w:rsidRPr="00F3306D">
        <w:t>-</w:t>
      </w:r>
      <w:r w:rsidR="002653A6">
        <w:tab/>
      </w:r>
      <w:r w:rsidRPr="00F3306D">
        <w:t>Spolupracovat s koordinátorem při zajištění BOZP na staveništi a oznamovat mu pracovní úraz a každou mimořádnou událost.</w:t>
      </w:r>
    </w:p>
    <w:p w14:paraId="6229C022" w14:textId="77777777" w:rsidR="00B713C5" w:rsidRPr="00F3306D" w:rsidRDefault="00B713C5" w:rsidP="002653A6">
      <w:pPr>
        <w:spacing w:line="276" w:lineRule="auto"/>
        <w:ind w:left="1418" w:hanging="709"/>
      </w:pPr>
      <w:r w:rsidRPr="00F3306D">
        <w:t>-</w:t>
      </w:r>
      <w:r w:rsidR="002653A6">
        <w:tab/>
      </w:r>
      <w:r w:rsidRPr="00F3306D">
        <w:t>Vést evidenci pracovníků a osob na staveništ</w:t>
      </w:r>
      <w:r w:rsidR="002653A6">
        <w:t xml:space="preserve">i, kontrolovat dodržování BOZP </w:t>
      </w:r>
      <w:r w:rsidRPr="00F3306D">
        <w:t>na staveništi.</w:t>
      </w:r>
    </w:p>
    <w:p w14:paraId="76BCB03D" w14:textId="77777777" w:rsidR="00B713C5" w:rsidRPr="00F3306D" w:rsidRDefault="00B713C5" w:rsidP="002653A6">
      <w:pPr>
        <w:spacing w:line="276" w:lineRule="auto"/>
        <w:ind w:left="1418" w:hanging="709"/>
      </w:pPr>
      <w:r w:rsidRPr="00F3306D">
        <w:t>-</w:t>
      </w:r>
      <w:r w:rsidR="002653A6">
        <w:tab/>
      </w:r>
      <w:r w:rsidRPr="00F3306D">
        <w:t xml:space="preserve">Přerušit práce při nebezpečí vzniku havárie, nebezpečných klimatických podmínek, mimořádné události nebo při hrozícím vzniku pracovního úrazu.  </w:t>
      </w:r>
    </w:p>
    <w:p w14:paraId="3FC216D6" w14:textId="77777777" w:rsidR="00B713C5" w:rsidRPr="00F3306D" w:rsidRDefault="00B713C5" w:rsidP="002653A6">
      <w:pPr>
        <w:spacing w:line="276" w:lineRule="auto"/>
        <w:ind w:left="1418" w:hanging="709"/>
      </w:pPr>
      <w:r w:rsidRPr="00F3306D">
        <w:t>-</w:t>
      </w:r>
      <w:r w:rsidR="002653A6">
        <w:tab/>
      </w:r>
      <w:r w:rsidRPr="00F3306D">
        <w:t>Plnit požadavky a nařízení stanovené právními nebo ostatními předpisy.</w:t>
      </w:r>
    </w:p>
    <w:p w14:paraId="13F2E131" w14:textId="77777777" w:rsidR="00B713C5" w:rsidRPr="00F3306D" w:rsidRDefault="00B713C5" w:rsidP="002653A6">
      <w:pPr>
        <w:spacing w:line="276" w:lineRule="auto"/>
        <w:ind w:left="1418" w:hanging="709"/>
      </w:pPr>
      <w:r w:rsidRPr="00F3306D">
        <w:t>-</w:t>
      </w:r>
      <w:r w:rsidR="002653A6">
        <w:tab/>
      </w:r>
      <w:r w:rsidRPr="00F3306D">
        <w:t>O průběhu prací bude veden provozní (stavební) deník.</w:t>
      </w:r>
    </w:p>
    <w:p w14:paraId="67B5D948" w14:textId="77777777" w:rsidR="00B713C5" w:rsidRPr="00F3306D" w:rsidRDefault="00B713C5" w:rsidP="00536F25">
      <w:pPr>
        <w:spacing w:line="276" w:lineRule="auto"/>
      </w:pPr>
    </w:p>
    <w:p w14:paraId="465DA01C" w14:textId="77777777" w:rsidR="00B713C5" w:rsidRPr="002653A6" w:rsidRDefault="00B713C5" w:rsidP="00493E84">
      <w:pPr>
        <w:pStyle w:val="Odstavecseseznamem"/>
        <w:numPr>
          <w:ilvl w:val="0"/>
          <w:numId w:val="14"/>
        </w:numPr>
        <w:spacing w:line="276" w:lineRule="auto"/>
        <w:rPr>
          <w:i/>
          <w:sz w:val="28"/>
          <w:szCs w:val="28"/>
        </w:rPr>
      </w:pPr>
      <w:r w:rsidRPr="002653A6">
        <w:rPr>
          <w:i/>
          <w:sz w:val="28"/>
          <w:szCs w:val="28"/>
        </w:rPr>
        <w:t>Zakázané činnosti na stavbě:</w:t>
      </w:r>
    </w:p>
    <w:p w14:paraId="10D41CCE" w14:textId="77777777" w:rsidR="00B713C5" w:rsidRPr="00F3306D" w:rsidRDefault="00B713C5" w:rsidP="002653A6">
      <w:pPr>
        <w:spacing w:line="276" w:lineRule="auto"/>
        <w:ind w:left="1418" w:hanging="709"/>
      </w:pPr>
      <w:r w:rsidRPr="00F3306D">
        <w:t>-</w:t>
      </w:r>
      <w:r w:rsidR="002653A6">
        <w:tab/>
      </w:r>
      <w:r w:rsidRPr="00F3306D">
        <w:t>Pracovat, nebo se pohybovat na stavbě pod vlivem alkoholu, nebo jiných omamných látek.</w:t>
      </w:r>
    </w:p>
    <w:p w14:paraId="3461BB04" w14:textId="77777777" w:rsidR="00B713C5" w:rsidRPr="00F3306D" w:rsidRDefault="00B713C5" w:rsidP="002653A6">
      <w:pPr>
        <w:spacing w:line="276" w:lineRule="auto"/>
        <w:ind w:left="1418" w:hanging="709"/>
      </w:pPr>
      <w:r w:rsidRPr="00F3306D">
        <w:t>-</w:t>
      </w:r>
      <w:r w:rsidR="002653A6">
        <w:tab/>
      </w:r>
      <w:r w:rsidRPr="00F3306D">
        <w:t>Provádět práce bez použití předepsaných osobních ochranných prostředků.</w:t>
      </w:r>
    </w:p>
    <w:p w14:paraId="24505A6D" w14:textId="77777777" w:rsidR="00B713C5" w:rsidRPr="00F3306D" w:rsidRDefault="00B713C5" w:rsidP="002653A6">
      <w:pPr>
        <w:spacing w:line="276" w:lineRule="auto"/>
        <w:ind w:left="1418" w:hanging="709"/>
      </w:pPr>
      <w:r w:rsidRPr="00F3306D">
        <w:t>-</w:t>
      </w:r>
      <w:r w:rsidR="002653A6">
        <w:tab/>
      </w:r>
      <w:r w:rsidRPr="00F3306D">
        <w:t>Odstraňovat, nebo poškozovat bezpečnostní zařízení, bezpečnostní a</w:t>
      </w:r>
      <w:r w:rsidR="002653A6">
        <w:t> </w:t>
      </w:r>
      <w:r w:rsidRPr="00F3306D">
        <w:t>informační tabulky a jiná technická vybavení, nebo měnit jejich předepsané parametry, která slouží k prevenci a zajištění BOZP na staveništi.</w:t>
      </w:r>
    </w:p>
    <w:p w14:paraId="39A9D67F" w14:textId="77777777" w:rsidR="00B713C5" w:rsidRPr="00F3306D" w:rsidRDefault="00B713C5" w:rsidP="002653A6">
      <w:pPr>
        <w:spacing w:line="276" w:lineRule="auto"/>
        <w:ind w:left="1418" w:hanging="709"/>
      </w:pPr>
      <w:r w:rsidRPr="00F3306D">
        <w:t>-</w:t>
      </w:r>
      <w:r w:rsidR="002653A6">
        <w:tab/>
      </w:r>
      <w:r w:rsidRPr="00F3306D">
        <w:t>Čistit a opravovat stroje a jejich součásti, pokud jsou v pohybu a pokud není zajištěno, že se nemohou samovolně rozběhnout.</w:t>
      </w:r>
    </w:p>
    <w:p w14:paraId="4396AA3E" w14:textId="77777777" w:rsidR="00B713C5" w:rsidRPr="00F3306D" w:rsidRDefault="00B713C5" w:rsidP="002653A6">
      <w:pPr>
        <w:spacing w:line="276" w:lineRule="auto"/>
        <w:ind w:left="1418" w:hanging="709"/>
      </w:pPr>
      <w:r w:rsidRPr="00F3306D">
        <w:t>-</w:t>
      </w:r>
      <w:r w:rsidR="002653A6">
        <w:tab/>
      </w:r>
      <w:r w:rsidRPr="00F3306D">
        <w:t>Přemísťovat nebo skladovat předměty bez předchozího zajištění proti pádu.</w:t>
      </w:r>
    </w:p>
    <w:p w14:paraId="060DD9C7" w14:textId="77777777" w:rsidR="00B713C5" w:rsidRPr="00F3306D" w:rsidRDefault="00B713C5" w:rsidP="002653A6">
      <w:pPr>
        <w:spacing w:line="276" w:lineRule="auto"/>
        <w:ind w:left="1418" w:hanging="709"/>
      </w:pPr>
      <w:r w:rsidRPr="00F3306D">
        <w:t>-</w:t>
      </w:r>
      <w:r w:rsidR="002653A6">
        <w:tab/>
      </w:r>
      <w:r w:rsidRPr="00F3306D">
        <w:t>Pohybovat pracovním zařízením nad pracovníky nebo obsazenou kabinou řidiče dopravních prostředků.</w:t>
      </w:r>
    </w:p>
    <w:p w14:paraId="5C68652F" w14:textId="77777777" w:rsidR="00B713C5" w:rsidRPr="00F3306D" w:rsidRDefault="00B713C5" w:rsidP="002653A6">
      <w:pPr>
        <w:spacing w:line="276" w:lineRule="auto"/>
        <w:ind w:left="1418" w:hanging="709"/>
      </w:pPr>
      <w:r w:rsidRPr="00F3306D">
        <w:t>-</w:t>
      </w:r>
      <w:r w:rsidR="002653A6">
        <w:tab/>
      </w:r>
      <w:r w:rsidRPr="00F3306D">
        <w:t>Pracovat se strojem v noci nebo za snížené viditelnosti, není-li pracovní prostor stroje a pracoviště dostatečně osvětlen.</w:t>
      </w:r>
    </w:p>
    <w:p w14:paraId="2BFE9743" w14:textId="77777777" w:rsidR="00B713C5" w:rsidRPr="00F3306D" w:rsidRDefault="00B713C5" w:rsidP="002653A6">
      <w:pPr>
        <w:spacing w:line="276" w:lineRule="auto"/>
        <w:ind w:left="1418" w:hanging="709"/>
      </w:pPr>
      <w:r w:rsidRPr="00F3306D">
        <w:lastRenderedPageBreak/>
        <w:t>-</w:t>
      </w:r>
      <w:r w:rsidR="002653A6">
        <w:tab/>
      </w:r>
      <w:r w:rsidRPr="00F3306D">
        <w:t>Pracovat se strojem a pracovním nástrojem v místě, na které není z místa obsluhy vidět a kde by mohlo nastat ohrožení pracovníků nebo jiného zařízení.</w:t>
      </w:r>
    </w:p>
    <w:p w14:paraId="60FDC15A" w14:textId="77777777" w:rsidR="00B713C5" w:rsidRPr="00F3306D" w:rsidRDefault="00B713C5" w:rsidP="00536F25">
      <w:pPr>
        <w:spacing w:line="276" w:lineRule="auto"/>
      </w:pPr>
    </w:p>
    <w:p w14:paraId="01EF75A3" w14:textId="77777777" w:rsidR="00B713C5" w:rsidRPr="002653A6" w:rsidRDefault="00B713C5" w:rsidP="00493E84">
      <w:pPr>
        <w:pStyle w:val="Odstavecseseznamem"/>
        <w:numPr>
          <w:ilvl w:val="0"/>
          <w:numId w:val="14"/>
        </w:numPr>
        <w:spacing w:line="276" w:lineRule="auto"/>
        <w:rPr>
          <w:i/>
          <w:sz w:val="28"/>
          <w:szCs w:val="28"/>
        </w:rPr>
      </w:pPr>
      <w:r w:rsidRPr="002653A6">
        <w:rPr>
          <w:i/>
          <w:sz w:val="28"/>
          <w:szCs w:val="28"/>
        </w:rPr>
        <w:t>Povinnosti kladené na bezpečnost práce každého pracovníka na stavbě:</w:t>
      </w:r>
    </w:p>
    <w:p w14:paraId="5A809CD2" w14:textId="77777777" w:rsidR="00B713C5" w:rsidRDefault="00B713C5" w:rsidP="002653A6">
      <w:pPr>
        <w:spacing w:line="276" w:lineRule="auto"/>
        <w:ind w:left="1418" w:hanging="709"/>
      </w:pPr>
      <w:r w:rsidRPr="00F3306D">
        <w:t>-</w:t>
      </w:r>
      <w:r w:rsidR="002653A6">
        <w:tab/>
      </w:r>
      <w:r w:rsidRPr="00F3306D">
        <w:t>Při práci používat předepsané osobní ochranné pracovní prostředky a ochranná zařízení.</w:t>
      </w:r>
    </w:p>
    <w:p w14:paraId="130CFD62" w14:textId="77777777" w:rsidR="0054210A" w:rsidRPr="0054210A" w:rsidRDefault="0054210A" w:rsidP="005E2BF7">
      <w:pPr>
        <w:spacing w:line="276" w:lineRule="auto"/>
        <w:ind w:left="1418" w:firstLine="0"/>
        <w:rPr>
          <w:b/>
        </w:rPr>
      </w:pPr>
      <w:r w:rsidRPr="0054210A">
        <w:rPr>
          <w:b/>
        </w:rPr>
        <w:t>Minimální rozsah OOPP:</w:t>
      </w:r>
    </w:p>
    <w:p w14:paraId="746161F4" w14:textId="77777777" w:rsidR="0054210A" w:rsidRDefault="0054210A" w:rsidP="0054210A">
      <w:pPr>
        <w:spacing w:line="276" w:lineRule="auto"/>
        <w:ind w:left="1418" w:firstLine="0"/>
      </w:pPr>
      <w:r>
        <w:t>- pracovní oděv – pracovní kalhoty minimálně pod kolena tkz. capri a tričko s krátkými rukávy, případně bez rukávů – nikoliv však „tílko“, NENÍ DOVOLENO PRACOVAT TKZ. „DO PŮL TĚLA“ V ŠORTKÁCH ATD.</w:t>
      </w:r>
    </w:p>
    <w:p w14:paraId="56F7C72C" w14:textId="77777777" w:rsidR="0054210A" w:rsidRDefault="0054210A" w:rsidP="0054210A">
      <w:pPr>
        <w:spacing w:line="276" w:lineRule="auto"/>
        <w:ind w:left="1418" w:firstLine="0"/>
      </w:pPr>
      <w:r>
        <w:t xml:space="preserve">- </w:t>
      </w:r>
      <w:r w:rsidR="001630F6">
        <w:t xml:space="preserve">  </w:t>
      </w:r>
      <w:r>
        <w:t>pracovní obuv</w:t>
      </w:r>
    </w:p>
    <w:p w14:paraId="7AA0D4CC" w14:textId="77777777" w:rsidR="0054210A" w:rsidRDefault="0054210A" w:rsidP="0054210A">
      <w:pPr>
        <w:spacing w:line="276" w:lineRule="auto"/>
        <w:ind w:left="1418" w:firstLine="0"/>
      </w:pPr>
      <w:r>
        <w:t>- ochranná přilba, použití dle vyhodnocení rizik zejména při práci v nebezpečném prostoru strojních zařízení, zdvihacích zařízení, apod.</w:t>
      </w:r>
    </w:p>
    <w:p w14:paraId="071092F2" w14:textId="77777777" w:rsidR="0054210A" w:rsidRDefault="0054210A" w:rsidP="0054210A">
      <w:pPr>
        <w:spacing w:line="276" w:lineRule="auto"/>
        <w:ind w:left="1418" w:firstLine="0"/>
      </w:pPr>
      <w:r>
        <w:t xml:space="preserve">- </w:t>
      </w:r>
      <w:r w:rsidR="001630F6">
        <w:t xml:space="preserve">  </w:t>
      </w:r>
      <w:r>
        <w:t>výstražná vesta nebo pracovní oděv s reflexními prvky.</w:t>
      </w:r>
    </w:p>
    <w:p w14:paraId="21E1F2B5" w14:textId="77777777" w:rsidR="00B713C5" w:rsidRPr="00F3306D" w:rsidRDefault="00B713C5" w:rsidP="002653A6">
      <w:pPr>
        <w:spacing w:line="276" w:lineRule="auto"/>
        <w:ind w:left="1418" w:hanging="709"/>
      </w:pPr>
      <w:r w:rsidRPr="00F3306D">
        <w:t>-</w:t>
      </w:r>
      <w:r w:rsidR="002653A6">
        <w:tab/>
      </w:r>
      <w:r w:rsidRPr="00F3306D">
        <w:t>Vždy myslet na bezpečnost svého jednání a nepřeceňovat své možnosti a</w:t>
      </w:r>
      <w:r w:rsidR="002653A6">
        <w:t> </w:t>
      </w:r>
      <w:r w:rsidRPr="00F3306D">
        <w:t>schopnosti.</w:t>
      </w:r>
    </w:p>
    <w:p w14:paraId="7428C458" w14:textId="77777777" w:rsidR="00B713C5" w:rsidRPr="00F3306D" w:rsidRDefault="00B713C5" w:rsidP="002653A6">
      <w:pPr>
        <w:spacing w:line="276" w:lineRule="auto"/>
        <w:ind w:left="1418" w:hanging="709"/>
      </w:pPr>
      <w:r w:rsidRPr="00F3306D">
        <w:t>-</w:t>
      </w:r>
      <w:r w:rsidR="002653A6">
        <w:tab/>
      </w:r>
      <w:r w:rsidRPr="00F3306D">
        <w:t>Každý úraz si dát řádně ošetřit, ihned jej hlásit, nejblíže nadřízenému, koordinátorovi BOZP a zaevidovat ho.</w:t>
      </w:r>
    </w:p>
    <w:p w14:paraId="5B0165D1" w14:textId="77777777" w:rsidR="00B713C5" w:rsidRPr="00F3306D" w:rsidRDefault="00B713C5" w:rsidP="002653A6">
      <w:pPr>
        <w:spacing w:line="276" w:lineRule="auto"/>
        <w:ind w:left="1418" w:hanging="709"/>
      </w:pPr>
      <w:r w:rsidRPr="00F3306D">
        <w:t>-</w:t>
      </w:r>
      <w:r w:rsidR="002653A6">
        <w:tab/>
      </w:r>
      <w:r w:rsidRPr="00F3306D">
        <w:t>Neprovádět práce, pro něž není pracovník poučen ani vyškolen, zejména ty, které vyžadují zvláštní odbornou kvalifikaci.</w:t>
      </w:r>
    </w:p>
    <w:p w14:paraId="5FABFAE2" w14:textId="77777777" w:rsidR="00B713C5" w:rsidRPr="00F3306D" w:rsidRDefault="00B713C5" w:rsidP="002653A6">
      <w:pPr>
        <w:spacing w:line="276" w:lineRule="auto"/>
        <w:ind w:left="1418" w:hanging="709"/>
      </w:pPr>
      <w:r w:rsidRPr="00F3306D">
        <w:t>-</w:t>
      </w:r>
      <w:r w:rsidR="002653A6">
        <w:tab/>
      </w:r>
      <w:r w:rsidRPr="00F3306D">
        <w:t>Neuvádět do chodu stroje, které by mohly ohrozit zdraví, nebo život svůj či jiné osoby.</w:t>
      </w:r>
    </w:p>
    <w:p w14:paraId="63C4A8E2" w14:textId="77777777" w:rsidR="00B713C5" w:rsidRPr="00F3306D" w:rsidRDefault="00B713C5" w:rsidP="002653A6">
      <w:pPr>
        <w:spacing w:line="276" w:lineRule="auto"/>
        <w:ind w:left="1418" w:hanging="709"/>
      </w:pPr>
      <w:r w:rsidRPr="00F3306D">
        <w:t>-</w:t>
      </w:r>
      <w:r w:rsidR="002653A6">
        <w:tab/>
      </w:r>
      <w:r w:rsidRPr="00F3306D">
        <w:t>Při zdvihacích pracích zajistit, aby nedošlo k náhodnému pádu předmětů nebo zdvíhaného materiálu.</w:t>
      </w:r>
    </w:p>
    <w:p w14:paraId="0A8FDED1" w14:textId="77777777" w:rsidR="00B713C5" w:rsidRPr="00F3306D" w:rsidRDefault="00B713C5" w:rsidP="002653A6">
      <w:pPr>
        <w:spacing w:line="276" w:lineRule="auto"/>
        <w:ind w:left="1418" w:hanging="709"/>
      </w:pPr>
      <w:r w:rsidRPr="00F3306D">
        <w:t>-</w:t>
      </w:r>
      <w:r w:rsidR="002653A6">
        <w:tab/>
      </w:r>
      <w:r w:rsidRPr="00F3306D">
        <w:t>Při práci v noci řádně osvětlit staveniště, zejména místa se zvýšeným rizikem.</w:t>
      </w:r>
    </w:p>
    <w:p w14:paraId="4C639CF1" w14:textId="77777777" w:rsidR="00B713C5" w:rsidRPr="00F3306D" w:rsidRDefault="00B713C5" w:rsidP="002653A6">
      <w:pPr>
        <w:spacing w:line="276" w:lineRule="auto"/>
        <w:ind w:left="1418" w:hanging="709"/>
      </w:pPr>
      <w:r w:rsidRPr="00F3306D">
        <w:t>-</w:t>
      </w:r>
      <w:r w:rsidR="002653A6">
        <w:tab/>
      </w:r>
      <w:r w:rsidRPr="00F3306D">
        <w:t>Při zjištění nedostatků v oblasti BOZP, který zaměstnanec nemůže sám odstranit, informovat o nich neodkladně nadřízeného.</w:t>
      </w:r>
    </w:p>
    <w:p w14:paraId="2488990D" w14:textId="77777777" w:rsidR="00B713C5" w:rsidRPr="00F3306D" w:rsidRDefault="00B713C5" w:rsidP="002653A6">
      <w:pPr>
        <w:spacing w:line="276" w:lineRule="auto"/>
        <w:ind w:left="1418" w:hanging="709"/>
      </w:pPr>
      <w:r w:rsidRPr="00F3306D">
        <w:t>-</w:t>
      </w:r>
      <w:r w:rsidR="002653A6">
        <w:tab/>
      </w:r>
      <w:r w:rsidRPr="00F3306D">
        <w:t xml:space="preserve">Dbát na ochranu životního prostředí a dodržovat protipožární opatření. </w:t>
      </w:r>
    </w:p>
    <w:p w14:paraId="276456D9" w14:textId="77777777" w:rsidR="00B713C5" w:rsidRPr="00F3306D" w:rsidRDefault="00B713C5" w:rsidP="00536F25">
      <w:pPr>
        <w:spacing w:line="276" w:lineRule="auto"/>
      </w:pPr>
    </w:p>
    <w:p w14:paraId="4F64957A" w14:textId="77777777" w:rsidR="00B713C5" w:rsidRPr="002653A6" w:rsidRDefault="00B713C5" w:rsidP="00493E84">
      <w:pPr>
        <w:pStyle w:val="Odstavecseseznamem"/>
        <w:numPr>
          <w:ilvl w:val="0"/>
          <w:numId w:val="14"/>
        </w:numPr>
        <w:spacing w:line="276" w:lineRule="auto"/>
        <w:rPr>
          <w:i/>
          <w:sz w:val="28"/>
          <w:szCs w:val="28"/>
        </w:rPr>
      </w:pPr>
      <w:r w:rsidRPr="002653A6">
        <w:rPr>
          <w:i/>
          <w:sz w:val="28"/>
          <w:szCs w:val="28"/>
        </w:rPr>
        <w:t>Předání a převzetí pracoviště:</w:t>
      </w:r>
    </w:p>
    <w:p w14:paraId="60C75092" w14:textId="77777777" w:rsidR="00B713C5" w:rsidRPr="00F3306D" w:rsidRDefault="00B713C5" w:rsidP="00536F25">
      <w:pPr>
        <w:spacing w:line="276" w:lineRule="auto"/>
      </w:pPr>
      <w:r w:rsidRPr="00F3306D">
        <w:t>Při předání a převzetí pracoviště je vyhotoven předávací protokol – příloha č.</w:t>
      </w:r>
      <w:r w:rsidR="002653A6">
        <w:t xml:space="preserve"> </w:t>
      </w:r>
      <w:r w:rsidRPr="00F3306D">
        <w:t>3 tohoto plánu. Je zde označen zhotovitel prací, označení přebíraného pracoviště, postup při úrazu, stručný popis prací a upozornění na důležité okolnosti, nebezpečí a rizika BOZP.</w:t>
      </w:r>
    </w:p>
    <w:p w14:paraId="596AD66A" w14:textId="77777777" w:rsidR="00B713C5" w:rsidRDefault="00B713C5" w:rsidP="00536F25">
      <w:pPr>
        <w:spacing w:line="276" w:lineRule="auto"/>
        <w:ind w:firstLine="0"/>
        <w:rPr>
          <w:rFonts w:eastAsiaTheme="majorEastAsia" w:cstheme="majorBidi"/>
          <w:b/>
          <w:bCs/>
          <w:caps/>
          <w:sz w:val="32"/>
          <w:szCs w:val="28"/>
        </w:rPr>
      </w:pPr>
    </w:p>
    <w:p w14:paraId="72B0977E" w14:textId="77777777" w:rsidR="00F16615" w:rsidRDefault="00F16615" w:rsidP="00536F25">
      <w:pPr>
        <w:spacing w:line="276" w:lineRule="auto"/>
        <w:ind w:firstLine="0"/>
        <w:rPr>
          <w:rFonts w:eastAsiaTheme="majorEastAsia" w:cstheme="majorBidi"/>
          <w:b/>
          <w:bCs/>
          <w:caps/>
          <w:sz w:val="32"/>
          <w:szCs w:val="28"/>
        </w:rPr>
      </w:pPr>
    </w:p>
    <w:p w14:paraId="7BB0A7B1" w14:textId="77777777" w:rsidR="00F671E4" w:rsidRDefault="00801191" w:rsidP="00536F25">
      <w:pPr>
        <w:pStyle w:val="Nadpis1"/>
        <w:numPr>
          <w:ilvl w:val="0"/>
          <w:numId w:val="0"/>
        </w:numPr>
        <w:spacing w:line="276" w:lineRule="auto"/>
      </w:pPr>
      <w:bookmarkStart w:id="47" w:name="_Toc62119364"/>
      <w:r>
        <w:lastRenderedPageBreak/>
        <w:t>Seznam příloh</w:t>
      </w:r>
      <w:bookmarkEnd w:id="47"/>
    </w:p>
    <w:p w14:paraId="431E394C" w14:textId="77777777" w:rsidR="00256220" w:rsidRDefault="00256220" w:rsidP="00536F25">
      <w:pPr>
        <w:spacing w:line="276" w:lineRule="auto"/>
      </w:pPr>
      <w:r>
        <w:t>Příloha č. 1</w:t>
      </w:r>
      <w:r>
        <w:tab/>
        <w:t>Situační výkres stavby</w:t>
      </w:r>
      <w:r w:rsidR="00595BF3">
        <w:t xml:space="preserve"> – Viz PD C</w:t>
      </w:r>
      <w:r w:rsidR="00EF33B1">
        <w:t>.</w:t>
      </w:r>
      <w:r w:rsidR="00595BF3">
        <w:t xml:space="preserve"> Situační Výkresy stavby.</w:t>
      </w:r>
    </w:p>
    <w:p w14:paraId="7988E628" w14:textId="77777777" w:rsidR="00256220" w:rsidRDefault="00256220" w:rsidP="00536F25">
      <w:pPr>
        <w:spacing w:line="276" w:lineRule="auto"/>
      </w:pPr>
      <w:r>
        <w:t xml:space="preserve">Příloha č. 2 </w:t>
      </w:r>
      <w:r>
        <w:tab/>
        <w:t>Přehled právních předpisů týkajících se BOZP</w:t>
      </w:r>
      <w:r w:rsidR="00EF33B1">
        <w:t>.</w:t>
      </w:r>
    </w:p>
    <w:p w14:paraId="13F28CA9" w14:textId="77777777" w:rsidR="00256220" w:rsidRDefault="00256220" w:rsidP="00536F25">
      <w:pPr>
        <w:spacing w:line="276" w:lineRule="auto"/>
      </w:pPr>
      <w:r>
        <w:t xml:space="preserve">Příloha č. 3 </w:t>
      </w:r>
      <w:r>
        <w:tab/>
        <w:t>Vzor předávacího protokolu o předání staveniště</w:t>
      </w:r>
      <w:r w:rsidR="00EF33B1">
        <w:t>.</w:t>
      </w:r>
    </w:p>
    <w:p w14:paraId="5B0AFA3F" w14:textId="77777777" w:rsidR="00256220" w:rsidRDefault="00256220" w:rsidP="00536F25">
      <w:pPr>
        <w:spacing w:line="276" w:lineRule="auto"/>
      </w:pPr>
      <w:r>
        <w:t>Příloha č. 4</w:t>
      </w:r>
      <w:r>
        <w:tab/>
        <w:t>Vzor zápisu z kontrolního dne</w:t>
      </w:r>
      <w:r w:rsidR="00EF33B1">
        <w:t>.</w:t>
      </w:r>
    </w:p>
    <w:p w14:paraId="4F2F2E55" w14:textId="77777777" w:rsidR="00F30E67" w:rsidRDefault="00F30E67" w:rsidP="00F30E67">
      <w:pPr>
        <w:spacing w:line="276" w:lineRule="auto"/>
      </w:pPr>
      <w:r>
        <w:t xml:space="preserve">Příloha č. </w:t>
      </w:r>
      <w:r w:rsidR="00DB0B87">
        <w:t>5</w:t>
      </w:r>
      <w:r>
        <w:tab/>
        <w:t>Další označení stavby.</w:t>
      </w:r>
    </w:p>
    <w:p w14:paraId="60115ED9" w14:textId="77777777" w:rsidR="00A62B0A" w:rsidRDefault="00A62B0A" w:rsidP="00F30E67">
      <w:pPr>
        <w:spacing w:line="276" w:lineRule="auto"/>
      </w:pPr>
      <w:r>
        <w:t xml:space="preserve">Příloha č. </w:t>
      </w:r>
      <w:r w:rsidR="00DB0B87">
        <w:t>6</w:t>
      </w:r>
      <w:r>
        <w:tab/>
      </w:r>
      <w:r w:rsidR="00C57A70">
        <w:t>Tabulka</w:t>
      </w:r>
      <w:r w:rsidRPr="00A62B0A">
        <w:t xml:space="preserve"> seznámení se s riziky mezi zhotoviteli</w:t>
      </w:r>
      <w:r>
        <w:t>.</w:t>
      </w:r>
    </w:p>
    <w:p w14:paraId="1570A139" w14:textId="77777777" w:rsidR="00CB4B92" w:rsidRDefault="00CB4B92" w:rsidP="00CB4B92">
      <w:pPr>
        <w:spacing w:line="276" w:lineRule="auto"/>
      </w:pPr>
      <w:r>
        <w:t>Příloha č. 7</w:t>
      </w:r>
      <w:r>
        <w:tab/>
        <w:t>Záznam o proškolení z Plánu BOZP.</w:t>
      </w:r>
    </w:p>
    <w:p w14:paraId="1CE5BAE3" w14:textId="77777777" w:rsidR="003E251D" w:rsidRDefault="0054210A" w:rsidP="0054210A">
      <w:pPr>
        <w:spacing w:line="276" w:lineRule="auto"/>
      </w:pPr>
      <w:r>
        <w:t xml:space="preserve">Příloha č. </w:t>
      </w:r>
      <w:r w:rsidR="00CB4B92">
        <w:t>8</w:t>
      </w:r>
      <w:r>
        <w:tab/>
        <w:t>Identifikace zhotovitelů.</w:t>
      </w:r>
    </w:p>
    <w:p w14:paraId="343F4C44" w14:textId="77777777" w:rsidR="003E251D" w:rsidRDefault="003E251D">
      <w:pPr>
        <w:ind w:firstLine="0"/>
      </w:pPr>
      <w:r>
        <w:br w:type="page"/>
      </w:r>
    </w:p>
    <w:p w14:paraId="7B5D9036" w14:textId="77777777" w:rsidR="0054210A" w:rsidRDefault="003E251D" w:rsidP="0054210A">
      <w:pPr>
        <w:spacing w:line="276" w:lineRule="auto"/>
      </w:pPr>
      <w:r w:rsidRPr="003E251D">
        <w:lastRenderedPageBreak/>
        <w:t xml:space="preserve">Příloha č. </w:t>
      </w:r>
      <w:r>
        <w:t>1</w:t>
      </w:r>
      <w:r w:rsidRPr="003E251D">
        <w:t xml:space="preserve"> </w:t>
      </w:r>
      <w:r w:rsidRPr="003E251D">
        <w:tab/>
        <w:t>Situační výkres stavby</w:t>
      </w:r>
      <w:r>
        <w:t>.</w:t>
      </w:r>
    </w:p>
    <w:p w14:paraId="4F725AB5" w14:textId="77777777" w:rsidR="003E251D" w:rsidRDefault="003E251D" w:rsidP="003E251D">
      <w:pPr>
        <w:spacing w:line="276" w:lineRule="auto"/>
      </w:pPr>
      <w:r>
        <w:rPr>
          <w:noProof/>
          <w:lang w:eastAsia="cs-CZ"/>
        </w:rPr>
        <w:drawing>
          <wp:inline distT="0" distB="0" distL="0" distR="0" wp14:anchorId="1B126F6F" wp14:editId="2D49A534">
            <wp:extent cx="5760720" cy="4221689"/>
            <wp:effectExtent l="0" t="0" r="0" b="762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4221689"/>
                    </a:xfrm>
                    <a:prstGeom prst="rect">
                      <a:avLst/>
                    </a:prstGeom>
                    <a:noFill/>
                    <a:ln>
                      <a:noFill/>
                    </a:ln>
                  </pic:spPr>
                </pic:pic>
              </a:graphicData>
            </a:graphic>
          </wp:inline>
        </w:drawing>
      </w:r>
    </w:p>
    <w:p w14:paraId="710EAB97" w14:textId="77777777" w:rsidR="00CB4B92" w:rsidRDefault="00CB4B92" w:rsidP="009463A3">
      <w:pPr>
        <w:spacing w:line="276" w:lineRule="auto"/>
        <w:ind w:firstLine="0"/>
        <w:jc w:val="center"/>
      </w:pPr>
      <w:r>
        <w:rPr>
          <w:noProof/>
          <w:lang w:eastAsia="cs-CZ"/>
        </w:rPr>
        <w:lastRenderedPageBreak/>
        <w:drawing>
          <wp:inline distT="0" distB="0" distL="0" distR="0" wp14:anchorId="7D539859" wp14:editId="0B089415">
            <wp:extent cx="8975666" cy="5623658"/>
            <wp:effectExtent l="0" t="635"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rot="5400000">
                      <a:off x="0" y="0"/>
                      <a:ext cx="8988471" cy="5631681"/>
                    </a:xfrm>
                    <a:prstGeom prst="rect">
                      <a:avLst/>
                    </a:prstGeom>
                    <a:noFill/>
                    <a:ln>
                      <a:noFill/>
                    </a:ln>
                  </pic:spPr>
                </pic:pic>
              </a:graphicData>
            </a:graphic>
          </wp:inline>
        </w:drawing>
      </w:r>
      <w:r>
        <w:rPr>
          <w:noProof/>
          <w:lang w:eastAsia="cs-CZ"/>
        </w:rPr>
        <w:lastRenderedPageBreak/>
        <w:drawing>
          <wp:inline distT="0" distB="0" distL="0" distR="0" wp14:anchorId="6325A5F2" wp14:editId="365C1739">
            <wp:extent cx="8736749" cy="5826140"/>
            <wp:effectExtent l="7302"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rot="5400000">
                      <a:off x="0" y="0"/>
                      <a:ext cx="8747888" cy="5833568"/>
                    </a:xfrm>
                    <a:prstGeom prst="rect">
                      <a:avLst/>
                    </a:prstGeom>
                    <a:noFill/>
                    <a:ln>
                      <a:noFill/>
                    </a:ln>
                  </pic:spPr>
                </pic:pic>
              </a:graphicData>
            </a:graphic>
          </wp:inline>
        </w:drawing>
      </w:r>
    </w:p>
    <w:p w14:paraId="5AD9B7E4" w14:textId="77777777" w:rsidR="00CB4B92" w:rsidRPr="00F14F7F" w:rsidRDefault="00CB4B92" w:rsidP="00CB4B92">
      <w:pPr>
        <w:spacing w:line="276" w:lineRule="auto"/>
        <w:rPr>
          <w:sz w:val="28"/>
          <w:szCs w:val="28"/>
        </w:rPr>
      </w:pPr>
      <w:r w:rsidRPr="00F14F7F">
        <w:rPr>
          <w:sz w:val="28"/>
          <w:szCs w:val="28"/>
        </w:rPr>
        <w:lastRenderedPageBreak/>
        <w:t xml:space="preserve">Příloha č. 3 </w:t>
      </w:r>
      <w:r w:rsidRPr="00F14F7F">
        <w:rPr>
          <w:sz w:val="28"/>
          <w:szCs w:val="28"/>
        </w:rPr>
        <w:tab/>
        <w:t>Vzor předávacího protokolu o předání staveniště.</w:t>
      </w:r>
    </w:p>
    <w:p w14:paraId="6D707F5D" w14:textId="77777777" w:rsidR="00CB4B92" w:rsidRDefault="00CB4B92" w:rsidP="00CB4B92">
      <w:pPr>
        <w:spacing w:line="276" w:lineRule="auto"/>
        <w:ind w:firstLine="0"/>
      </w:pPr>
      <w:r>
        <w:rPr>
          <w:noProof/>
          <w:lang w:eastAsia="cs-CZ"/>
        </w:rPr>
        <w:drawing>
          <wp:inline distT="0" distB="0" distL="0" distR="0" wp14:anchorId="05F3A52D" wp14:editId="6F145D0D">
            <wp:extent cx="5555615" cy="8065770"/>
            <wp:effectExtent l="0" t="0" r="698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55615" cy="8065770"/>
                    </a:xfrm>
                    <a:prstGeom prst="rect">
                      <a:avLst/>
                    </a:prstGeom>
                    <a:noFill/>
                    <a:ln>
                      <a:noFill/>
                    </a:ln>
                  </pic:spPr>
                </pic:pic>
              </a:graphicData>
            </a:graphic>
          </wp:inline>
        </w:drawing>
      </w:r>
    </w:p>
    <w:p w14:paraId="0FD31550" w14:textId="77777777" w:rsidR="00CB4B92" w:rsidRDefault="00CB4B92" w:rsidP="00CB4B92">
      <w:pPr>
        <w:spacing w:line="276" w:lineRule="auto"/>
      </w:pPr>
    </w:p>
    <w:p w14:paraId="2FE561B9" w14:textId="77777777" w:rsidR="00CB4B92" w:rsidRPr="00F14F7F" w:rsidRDefault="00CB4B92" w:rsidP="00CB4B92">
      <w:pPr>
        <w:spacing w:line="276" w:lineRule="auto"/>
        <w:jc w:val="center"/>
        <w:rPr>
          <w:sz w:val="32"/>
          <w:szCs w:val="32"/>
        </w:rPr>
      </w:pPr>
      <w:r w:rsidRPr="00F14F7F">
        <w:rPr>
          <w:sz w:val="32"/>
          <w:szCs w:val="32"/>
        </w:rPr>
        <w:lastRenderedPageBreak/>
        <w:t>Příloha č. 4</w:t>
      </w:r>
      <w:r w:rsidRPr="00F14F7F">
        <w:rPr>
          <w:sz w:val="32"/>
          <w:szCs w:val="32"/>
        </w:rPr>
        <w:tab/>
        <w:t>Vzor zápisu z kontrolního dne.</w:t>
      </w:r>
    </w:p>
    <w:p w14:paraId="0DE2D0E0" w14:textId="77777777" w:rsidR="00CB4B92" w:rsidRDefault="00CB4B92" w:rsidP="00CB4B92">
      <w:pPr>
        <w:spacing w:line="276" w:lineRule="auto"/>
        <w:ind w:firstLine="567"/>
      </w:pPr>
      <w:r>
        <w:rPr>
          <w:noProof/>
          <w:lang w:eastAsia="cs-CZ"/>
        </w:rPr>
        <w:drawing>
          <wp:inline distT="0" distB="0" distL="0" distR="0" wp14:anchorId="7B42B447" wp14:editId="490B1209">
            <wp:extent cx="5555615" cy="5288280"/>
            <wp:effectExtent l="0" t="0" r="6985" b="762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55615" cy="5288280"/>
                    </a:xfrm>
                    <a:prstGeom prst="rect">
                      <a:avLst/>
                    </a:prstGeom>
                    <a:noFill/>
                    <a:ln>
                      <a:noFill/>
                    </a:ln>
                  </pic:spPr>
                </pic:pic>
              </a:graphicData>
            </a:graphic>
          </wp:inline>
        </w:drawing>
      </w:r>
    </w:p>
    <w:p w14:paraId="5173CC9C" w14:textId="77777777" w:rsidR="00CB4B92" w:rsidRDefault="00CB4B92" w:rsidP="00CB4B92">
      <w:pPr>
        <w:ind w:firstLine="0"/>
      </w:pPr>
      <w:r>
        <w:br w:type="page"/>
      </w:r>
    </w:p>
    <w:p w14:paraId="627D4F17" w14:textId="77777777" w:rsidR="00CB4B92" w:rsidRPr="00F14F7F" w:rsidRDefault="00CB4B92" w:rsidP="00CB4B92">
      <w:pPr>
        <w:spacing w:line="276" w:lineRule="auto"/>
        <w:jc w:val="center"/>
        <w:rPr>
          <w:sz w:val="32"/>
          <w:szCs w:val="32"/>
        </w:rPr>
      </w:pPr>
      <w:r w:rsidRPr="00F14F7F">
        <w:rPr>
          <w:sz w:val="32"/>
          <w:szCs w:val="32"/>
        </w:rPr>
        <w:lastRenderedPageBreak/>
        <w:t>Příloha č. 5</w:t>
      </w:r>
      <w:r w:rsidRPr="00F14F7F">
        <w:rPr>
          <w:sz w:val="32"/>
          <w:szCs w:val="32"/>
        </w:rPr>
        <w:tab/>
        <w:t>Další označení stavby.</w:t>
      </w:r>
    </w:p>
    <w:p w14:paraId="7C501E10" w14:textId="77777777" w:rsidR="00CB4B92" w:rsidRPr="000359E2" w:rsidRDefault="00CB4B92" w:rsidP="00CB4B92">
      <w:pPr>
        <w:spacing w:line="276" w:lineRule="auto"/>
      </w:pPr>
    </w:p>
    <w:tbl>
      <w:tblPr>
        <w:tblStyle w:val="Mkatabulky"/>
        <w:tblW w:w="0" w:type="auto"/>
        <w:tblLook w:val="04A0" w:firstRow="1" w:lastRow="0" w:firstColumn="1" w:lastColumn="0" w:noHBand="0" w:noVBand="1"/>
      </w:tblPr>
      <w:tblGrid>
        <w:gridCol w:w="4602"/>
        <w:gridCol w:w="4584"/>
      </w:tblGrid>
      <w:tr w:rsidR="00CB4B92" w:rsidRPr="007F2997" w14:paraId="03F83454" w14:textId="77777777" w:rsidTr="00BA7882">
        <w:trPr>
          <w:cnfStyle w:val="100000000000" w:firstRow="1" w:lastRow="0" w:firstColumn="0" w:lastColumn="0" w:oddVBand="0" w:evenVBand="0" w:oddHBand="0" w:evenHBand="0" w:firstRowFirstColumn="0" w:firstRowLastColumn="0" w:lastRowFirstColumn="0" w:lastRowLastColumn="0"/>
        </w:trPr>
        <w:tc>
          <w:tcPr>
            <w:tcW w:w="4606" w:type="dxa"/>
            <w:vAlign w:val="center"/>
          </w:tcPr>
          <w:p w14:paraId="289E3D8E" w14:textId="77777777" w:rsidR="00CB4B92" w:rsidRPr="007F2997" w:rsidRDefault="00CB4B92" w:rsidP="00BA7882">
            <w:pPr>
              <w:jc w:val="center"/>
              <w:rPr>
                <w:rFonts w:eastAsia="Calibri" w:cs="Times New Roman"/>
              </w:rPr>
            </w:pPr>
            <w:r w:rsidRPr="007F2997">
              <w:rPr>
                <w:rFonts w:eastAsia="Calibri" w:cs="Times New Roman"/>
                <w:noProof/>
                <w:lang w:eastAsia="cs-CZ"/>
              </w:rPr>
              <w:drawing>
                <wp:inline distT="0" distB="0" distL="0" distR="0" wp14:anchorId="48BFC20E" wp14:editId="7F84644E">
                  <wp:extent cx="1095375" cy="1524361"/>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97627" cy="1527494"/>
                          </a:xfrm>
                          <a:prstGeom prst="rect">
                            <a:avLst/>
                          </a:prstGeom>
                          <a:noFill/>
                          <a:ln>
                            <a:noFill/>
                          </a:ln>
                        </pic:spPr>
                      </pic:pic>
                    </a:graphicData>
                  </a:graphic>
                </wp:inline>
              </w:drawing>
            </w:r>
          </w:p>
        </w:tc>
        <w:tc>
          <w:tcPr>
            <w:tcW w:w="4606" w:type="dxa"/>
            <w:vAlign w:val="center"/>
          </w:tcPr>
          <w:p w14:paraId="59AC403C" w14:textId="77777777" w:rsidR="00CB4B92" w:rsidRPr="00111E6E" w:rsidRDefault="00CB4B92" w:rsidP="00BA7882">
            <w:pPr>
              <w:jc w:val="center"/>
              <w:rPr>
                <w:rFonts w:eastAsia="Calibri" w:cs="Times New Roman"/>
                <w:b w:val="0"/>
              </w:rPr>
            </w:pPr>
            <w:r w:rsidRPr="00111E6E">
              <w:rPr>
                <w:rFonts w:eastAsia="Calibri" w:cs="Times New Roman"/>
                <w:b w:val="0"/>
              </w:rPr>
              <w:t>Příkaz k použití ochranné přilby nejen během pracovní činnosti, ale již při samotném vstupu do daného prostoru, k vyloučení nebo snížení rizika vzniku úrazu hlavy.</w:t>
            </w:r>
          </w:p>
          <w:p w14:paraId="40291ADC" w14:textId="77777777" w:rsidR="00CB4B92" w:rsidRPr="007F2997" w:rsidRDefault="00CB4B92" w:rsidP="00BA7882">
            <w:pPr>
              <w:jc w:val="center"/>
              <w:rPr>
                <w:rFonts w:eastAsia="Calibri" w:cs="Times New Roman"/>
              </w:rPr>
            </w:pPr>
            <w:r w:rsidRPr="00111E6E">
              <w:rPr>
                <w:rFonts w:eastAsia="Calibri" w:cs="Times New Roman"/>
                <w:b w:val="0"/>
              </w:rPr>
              <w:t>Na viditelném místě při vstupu na staveniště.</w:t>
            </w:r>
          </w:p>
        </w:tc>
      </w:tr>
      <w:tr w:rsidR="00CB4B92" w:rsidRPr="007F2997" w14:paraId="0DB9C7E3" w14:textId="77777777" w:rsidTr="00BA7882">
        <w:tc>
          <w:tcPr>
            <w:tcW w:w="4606" w:type="dxa"/>
            <w:vAlign w:val="center"/>
          </w:tcPr>
          <w:p w14:paraId="63FC3C27" w14:textId="77777777" w:rsidR="00CB4B92" w:rsidRPr="007F2997" w:rsidRDefault="00CB4B92" w:rsidP="00BA7882">
            <w:pPr>
              <w:jc w:val="center"/>
              <w:rPr>
                <w:rFonts w:eastAsia="Calibri" w:cs="Times New Roman"/>
              </w:rPr>
            </w:pPr>
            <w:r w:rsidRPr="007F2997">
              <w:rPr>
                <w:rFonts w:eastAsia="Calibri" w:cs="Times New Roman"/>
                <w:noProof/>
                <w:lang w:eastAsia="cs-CZ"/>
              </w:rPr>
              <w:drawing>
                <wp:inline distT="0" distB="0" distL="0" distR="0" wp14:anchorId="150900A5" wp14:editId="156A7A9C">
                  <wp:extent cx="1076325" cy="1497852"/>
                  <wp:effectExtent l="0" t="0" r="0" b="762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078872" cy="1501396"/>
                          </a:xfrm>
                          <a:prstGeom prst="rect">
                            <a:avLst/>
                          </a:prstGeom>
                          <a:noFill/>
                          <a:ln>
                            <a:noFill/>
                          </a:ln>
                        </pic:spPr>
                      </pic:pic>
                    </a:graphicData>
                  </a:graphic>
                </wp:inline>
              </w:drawing>
            </w:r>
          </w:p>
        </w:tc>
        <w:tc>
          <w:tcPr>
            <w:tcW w:w="4606" w:type="dxa"/>
            <w:vAlign w:val="center"/>
          </w:tcPr>
          <w:p w14:paraId="5E9C8280" w14:textId="77777777" w:rsidR="00CB4B92" w:rsidRPr="007F2997" w:rsidRDefault="00CB4B92" w:rsidP="00BA7882">
            <w:pPr>
              <w:jc w:val="center"/>
              <w:rPr>
                <w:rFonts w:eastAsia="Calibri" w:cs="Times New Roman"/>
              </w:rPr>
            </w:pPr>
            <w:r w:rsidRPr="007F2997">
              <w:rPr>
                <w:rFonts w:eastAsia="Calibri" w:cs="Times New Roman"/>
              </w:rPr>
              <w:t>Příkaz k použití vesty s vysokou viditelností nejen během pracovní činnosti, ale již při samotném vstupu do daného prostoru, k</w:t>
            </w:r>
            <w:r>
              <w:rPr>
                <w:rFonts w:eastAsia="Calibri" w:cs="Times New Roman"/>
              </w:rPr>
              <w:t> </w:t>
            </w:r>
            <w:r w:rsidRPr="007F2997">
              <w:rPr>
                <w:rFonts w:eastAsia="Calibri" w:cs="Times New Roman"/>
              </w:rPr>
              <w:t>vyloučení nebo snížení rizika střetu nebo srážky při snížené viditelnosti</w:t>
            </w:r>
          </w:p>
          <w:p w14:paraId="35475CA4" w14:textId="77777777" w:rsidR="00CB4B92" w:rsidRPr="007F2997" w:rsidRDefault="00CB4B92" w:rsidP="00BA7882">
            <w:pPr>
              <w:jc w:val="center"/>
              <w:rPr>
                <w:rFonts w:eastAsia="Calibri" w:cs="Times New Roman"/>
              </w:rPr>
            </w:pPr>
            <w:r w:rsidRPr="007F2997">
              <w:rPr>
                <w:rFonts w:eastAsia="Calibri" w:cs="Times New Roman"/>
              </w:rPr>
              <w:t>Na viditelném místě při vstupu na staveniště.</w:t>
            </w:r>
          </w:p>
        </w:tc>
      </w:tr>
      <w:tr w:rsidR="00CB4B92" w:rsidRPr="007F2997" w14:paraId="7763FFB5" w14:textId="77777777" w:rsidTr="00BA7882">
        <w:tc>
          <w:tcPr>
            <w:tcW w:w="4606" w:type="dxa"/>
            <w:vAlign w:val="center"/>
          </w:tcPr>
          <w:p w14:paraId="2B360DCF" w14:textId="77777777" w:rsidR="00CB4B92" w:rsidRPr="007F2997" w:rsidRDefault="00CB4B92" w:rsidP="00BA7882">
            <w:pPr>
              <w:jc w:val="center"/>
              <w:rPr>
                <w:rFonts w:eastAsia="Calibri" w:cs="Times New Roman"/>
              </w:rPr>
            </w:pPr>
            <w:r w:rsidRPr="007F2997">
              <w:rPr>
                <w:rFonts w:eastAsia="Calibri" w:cs="Times New Roman"/>
                <w:noProof/>
                <w:lang w:eastAsia="cs-CZ"/>
              </w:rPr>
              <w:drawing>
                <wp:inline distT="0" distB="0" distL="0" distR="0" wp14:anchorId="30EE5CC8" wp14:editId="436A41A4">
                  <wp:extent cx="1152525" cy="1630186"/>
                  <wp:effectExtent l="0" t="0" r="0" b="825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59672" cy="1640295"/>
                          </a:xfrm>
                          <a:prstGeom prst="rect">
                            <a:avLst/>
                          </a:prstGeom>
                          <a:noFill/>
                          <a:ln>
                            <a:noFill/>
                          </a:ln>
                        </pic:spPr>
                      </pic:pic>
                    </a:graphicData>
                  </a:graphic>
                </wp:inline>
              </w:drawing>
            </w:r>
          </w:p>
        </w:tc>
        <w:tc>
          <w:tcPr>
            <w:tcW w:w="4606" w:type="dxa"/>
            <w:vAlign w:val="center"/>
          </w:tcPr>
          <w:p w14:paraId="53BC7678" w14:textId="77777777" w:rsidR="00CB4B92" w:rsidRPr="007F2997" w:rsidRDefault="00CB4B92" w:rsidP="00BA7882">
            <w:pPr>
              <w:jc w:val="center"/>
              <w:rPr>
                <w:rFonts w:eastAsia="Calibri" w:cs="Times New Roman"/>
              </w:rPr>
            </w:pPr>
            <w:r w:rsidRPr="007F2997">
              <w:rPr>
                <w:rFonts w:eastAsia="Calibri" w:cs="Times New Roman"/>
              </w:rPr>
              <w:t>Označení elektrického zařízení s hlavním vypínačem elektrické energie, příkaz k vypnutí v případě nebezpečí a zákaz použití vody, vodního nebo pěnového hasicího přístroje nebo hydrantu jako hasiva v případě nutnosti hasit požár pod napětím.</w:t>
            </w:r>
          </w:p>
          <w:p w14:paraId="0019C33F" w14:textId="77777777" w:rsidR="00CB4B92" w:rsidRPr="007F2997" w:rsidRDefault="00CB4B92" w:rsidP="00BA7882">
            <w:pPr>
              <w:jc w:val="center"/>
              <w:rPr>
                <w:rFonts w:eastAsia="Calibri" w:cs="Times New Roman"/>
              </w:rPr>
            </w:pPr>
            <w:r w:rsidRPr="007F2997">
              <w:rPr>
                <w:rFonts w:eastAsia="Calibri" w:cs="Times New Roman"/>
              </w:rPr>
              <w:t>Na viditelném místě u elektrického prozatímního zařízení s hlavním vypínačem.</w:t>
            </w:r>
          </w:p>
        </w:tc>
      </w:tr>
      <w:tr w:rsidR="00CB4B92" w:rsidRPr="007F2997" w14:paraId="6843D7E8" w14:textId="77777777" w:rsidTr="00BA7882">
        <w:tc>
          <w:tcPr>
            <w:tcW w:w="4606" w:type="dxa"/>
            <w:vAlign w:val="center"/>
          </w:tcPr>
          <w:p w14:paraId="5255A8F5" w14:textId="77777777" w:rsidR="00CB4B92" w:rsidRPr="007F2997" w:rsidRDefault="00CB4B92" w:rsidP="00BA7882">
            <w:pPr>
              <w:jc w:val="center"/>
              <w:rPr>
                <w:rFonts w:eastAsia="Calibri" w:cs="Times New Roman"/>
              </w:rPr>
            </w:pPr>
            <w:r w:rsidRPr="007F2997">
              <w:rPr>
                <w:rFonts w:eastAsia="Calibri" w:cs="Times New Roman"/>
                <w:noProof/>
                <w:lang w:eastAsia="cs-CZ"/>
              </w:rPr>
              <w:drawing>
                <wp:inline distT="0" distB="0" distL="0" distR="0" wp14:anchorId="5E651A60" wp14:editId="67B1C0FF">
                  <wp:extent cx="1190625" cy="1682506"/>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93571" cy="1686669"/>
                          </a:xfrm>
                          <a:prstGeom prst="rect">
                            <a:avLst/>
                          </a:prstGeom>
                          <a:noFill/>
                          <a:ln>
                            <a:noFill/>
                          </a:ln>
                        </pic:spPr>
                      </pic:pic>
                    </a:graphicData>
                  </a:graphic>
                </wp:inline>
              </w:drawing>
            </w:r>
          </w:p>
        </w:tc>
        <w:tc>
          <w:tcPr>
            <w:tcW w:w="4606" w:type="dxa"/>
            <w:vAlign w:val="center"/>
          </w:tcPr>
          <w:p w14:paraId="3B3F9D57" w14:textId="77777777" w:rsidR="00CB4B92" w:rsidRPr="007F2997" w:rsidRDefault="00CB4B92" w:rsidP="00BA7882">
            <w:pPr>
              <w:jc w:val="center"/>
              <w:rPr>
                <w:rFonts w:eastAsia="Calibri" w:cs="Times New Roman"/>
              </w:rPr>
            </w:pPr>
            <w:r w:rsidRPr="007F2997">
              <w:rPr>
                <w:rFonts w:eastAsia="Calibri" w:cs="Times New Roman"/>
              </w:rPr>
              <w:t>Upozornění na nebezpečí úrazu při pádu do výkopu – v  místech, kde budou probíhat výkopové práce při zemních pracích.</w:t>
            </w:r>
          </w:p>
          <w:p w14:paraId="1283E062" w14:textId="77777777" w:rsidR="00CB4B92" w:rsidRPr="007F2997" w:rsidRDefault="00CB4B92" w:rsidP="00BA7882">
            <w:pPr>
              <w:jc w:val="center"/>
              <w:rPr>
                <w:rFonts w:eastAsia="Calibri" w:cs="Times New Roman"/>
              </w:rPr>
            </w:pPr>
            <w:r w:rsidRPr="007F2997">
              <w:rPr>
                <w:rFonts w:eastAsia="Calibri" w:cs="Times New Roman"/>
              </w:rPr>
              <w:t>Na viditelném místě při provádění výkopu, možnost vyvěšení pouze na přechodnou dobu dle výskytu rizika.</w:t>
            </w:r>
          </w:p>
        </w:tc>
      </w:tr>
      <w:tr w:rsidR="00CB4B92" w:rsidRPr="007F2997" w14:paraId="024D7E9C" w14:textId="77777777" w:rsidTr="00BA7882">
        <w:tc>
          <w:tcPr>
            <w:tcW w:w="4606" w:type="dxa"/>
            <w:vAlign w:val="center"/>
          </w:tcPr>
          <w:p w14:paraId="0DBEC3FD" w14:textId="77777777" w:rsidR="00CB4B92" w:rsidRPr="007F2997" w:rsidRDefault="00CB4B92" w:rsidP="00BA7882">
            <w:pPr>
              <w:jc w:val="center"/>
              <w:rPr>
                <w:rFonts w:eastAsia="Calibri" w:cs="Times New Roman"/>
              </w:rPr>
            </w:pPr>
            <w:r w:rsidRPr="007F2997">
              <w:rPr>
                <w:rFonts w:eastAsia="Calibri" w:cs="Times New Roman"/>
                <w:noProof/>
                <w:lang w:eastAsia="cs-CZ"/>
              </w:rPr>
              <w:lastRenderedPageBreak/>
              <w:drawing>
                <wp:inline distT="0" distB="0" distL="0" distR="0" wp14:anchorId="2945D499" wp14:editId="76F9C2E0">
                  <wp:extent cx="1304925" cy="1811020"/>
                  <wp:effectExtent l="0" t="0" r="9525"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308691" cy="1816247"/>
                          </a:xfrm>
                          <a:prstGeom prst="rect">
                            <a:avLst/>
                          </a:prstGeom>
                          <a:noFill/>
                          <a:ln>
                            <a:noFill/>
                          </a:ln>
                        </pic:spPr>
                      </pic:pic>
                    </a:graphicData>
                  </a:graphic>
                </wp:inline>
              </w:drawing>
            </w:r>
          </w:p>
        </w:tc>
        <w:tc>
          <w:tcPr>
            <w:tcW w:w="4606" w:type="dxa"/>
            <w:vAlign w:val="center"/>
          </w:tcPr>
          <w:p w14:paraId="6A71792E" w14:textId="77777777" w:rsidR="00CB4B92" w:rsidRPr="007F2997" w:rsidRDefault="00CB4B92" w:rsidP="00BA7882">
            <w:pPr>
              <w:jc w:val="center"/>
              <w:rPr>
                <w:rFonts w:eastAsia="Calibri" w:cs="Times New Roman"/>
              </w:rPr>
            </w:pPr>
            <w:r w:rsidRPr="007F2997">
              <w:rPr>
                <w:rFonts w:eastAsia="Calibri" w:cs="Times New Roman"/>
              </w:rPr>
              <w:t>Upozornění na nebezpečí úrazu při pádu do prohlubně nebo jámy.</w:t>
            </w:r>
          </w:p>
          <w:p w14:paraId="1E42C35D" w14:textId="77777777" w:rsidR="00CB4B92" w:rsidRPr="007F2997" w:rsidRDefault="00CB4B92" w:rsidP="00BA7882">
            <w:pPr>
              <w:jc w:val="center"/>
              <w:rPr>
                <w:rFonts w:eastAsia="Calibri" w:cs="Times New Roman"/>
              </w:rPr>
            </w:pPr>
            <w:r w:rsidRPr="007F2997">
              <w:rPr>
                <w:rFonts w:eastAsia="Calibri" w:cs="Times New Roman"/>
              </w:rPr>
              <w:t>Při vstupu do daného prostoru nebo na viditelném místě v blízkosti prohlubně, možnost vyvěšení pouze na přechodnou dobu dle výskytu rizika.</w:t>
            </w:r>
          </w:p>
        </w:tc>
      </w:tr>
      <w:tr w:rsidR="00CB4B92" w:rsidRPr="007F2997" w14:paraId="63895818" w14:textId="77777777" w:rsidTr="00BA7882">
        <w:tc>
          <w:tcPr>
            <w:tcW w:w="4606" w:type="dxa"/>
            <w:vAlign w:val="center"/>
          </w:tcPr>
          <w:p w14:paraId="71FEE682" w14:textId="77777777" w:rsidR="00CB4B92" w:rsidRPr="007F2997" w:rsidRDefault="00CB4B92" w:rsidP="00BA7882">
            <w:pPr>
              <w:jc w:val="center"/>
              <w:rPr>
                <w:rFonts w:eastAsia="Calibri" w:cs="Times New Roman"/>
              </w:rPr>
            </w:pPr>
            <w:r w:rsidRPr="007F2997">
              <w:rPr>
                <w:rFonts w:eastAsia="Calibri" w:cs="Times New Roman"/>
                <w:noProof/>
                <w:lang w:eastAsia="cs-CZ"/>
              </w:rPr>
              <w:drawing>
                <wp:inline distT="0" distB="0" distL="0" distR="0" wp14:anchorId="66B60EA6" wp14:editId="715CD922">
                  <wp:extent cx="1463773" cy="1457325"/>
                  <wp:effectExtent l="0" t="0" r="3175"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63773" cy="1457325"/>
                          </a:xfrm>
                          <a:prstGeom prst="rect">
                            <a:avLst/>
                          </a:prstGeom>
                          <a:noFill/>
                          <a:ln>
                            <a:noFill/>
                          </a:ln>
                        </pic:spPr>
                      </pic:pic>
                    </a:graphicData>
                  </a:graphic>
                </wp:inline>
              </w:drawing>
            </w:r>
          </w:p>
        </w:tc>
        <w:tc>
          <w:tcPr>
            <w:tcW w:w="4606" w:type="dxa"/>
            <w:vAlign w:val="center"/>
          </w:tcPr>
          <w:p w14:paraId="5ADE0024" w14:textId="77777777" w:rsidR="00CB4B92" w:rsidRPr="007F2997" w:rsidRDefault="00CB4B92" w:rsidP="00BA7882">
            <w:pPr>
              <w:jc w:val="center"/>
              <w:rPr>
                <w:rFonts w:eastAsia="Calibri" w:cs="Times New Roman"/>
              </w:rPr>
            </w:pPr>
            <w:r w:rsidRPr="007F2997">
              <w:rPr>
                <w:rFonts w:eastAsia="Calibri" w:cs="Times New Roman"/>
              </w:rPr>
              <w:t>Označení místa, kde se nachází hasicí přístroj nebo přístroje.</w:t>
            </w:r>
          </w:p>
          <w:p w14:paraId="11B839AD" w14:textId="77777777" w:rsidR="00CB4B92" w:rsidRPr="007F2997" w:rsidRDefault="00CB4B92" w:rsidP="00BA7882">
            <w:pPr>
              <w:jc w:val="center"/>
              <w:rPr>
                <w:rFonts w:eastAsia="Calibri" w:cs="Times New Roman"/>
              </w:rPr>
            </w:pPr>
            <w:r w:rsidRPr="007F2997">
              <w:rPr>
                <w:rFonts w:eastAsia="Calibri" w:cs="Times New Roman"/>
              </w:rPr>
              <w:t>Při vstupu do daného prostoru nebo na viditelném místě na stanovišti hasicích přístrojů.</w:t>
            </w:r>
          </w:p>
        </w:tc>
      </w:tr>
      <w:tr w:rsidR="00CB4B92" w:rsidRPr="007F2997" w14:paraId="43F555B9" w14:textId="77777777" w:rsidTr="00BA7882">
        <w:tc>
          <w:tcPr>
            <w:tcW w:w="4606" w:type="dxa"/>
            <w:vAlign w:val="center"/>
          </w:tcPr>
          <w:p w14:paraId="27057E0A" w14:textId="77777777" w:rsidR="00CB4B92" w:rsidRPr="007F2997" w:rsidRDefault="00CB4B92" w:rsidP="00BA7882">
            <w:pPr>
              <w:jc w:val="center"/>
              <w:rPr>
                <w:rFonts w:eastAsia="Calibri" w:cs="Times New Roman"/>
              </w:rPr>
            </w:pPr>
            <w:r w:rsidRPr="007F2997">
              <w:rPr>
                <w:rFonts w:eastAsia="Calibri" w:cs="Times New Roman"/>
                <w:noProof/>
                <w:lang w:eastAsia="cs-CZ"/>
              </w:rPr>
              <w:drawing>
                <wp:inline distT="0" distB="0" distL="0" distR="0" wp14:anchorId="1202DD99" wp14:editId="12FBEDF5">
                  <wp:extent cx="1485900" cy="1428142"/>
                  <wp:effectExtent l="0" t="0" r="0" b="63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00577" cy="1442248"/>
                          </a:xfrm>
                          <a:prstGeom prst="rect">
                            <a:avLst/>
                          </a:prstGeom>
                          <a:noFill/>
                          <a:ln>
                            <a:noFill/>
                          </a:ln>
                        </pic:spPr>
                      </pic:pic>
                    </a:graphicData>
                  </a:graphic>
                </wp:inline>
              </w:drawing>
            </w:r>
          </w:p>
        </w:tc>
        <w:tc>
          <w:tcPr>
            <w:tcW w:w="4606" w:type="dxa"/>
            <w:vAlign w:val="center"/>
          </w:tcPr>
          <w:p w14:paraId="18C12000" w14:textId="77777777" w:rsidR="00CB4B92" w:rsidRPr="007F2997" w:rsidRDefault="00CB4B92" w:rsidP="00BA7882">
            <w:pPr>
              <w:jc w:val="center"/>
              <w:rPr>
                <w:rFonts w:eastAsia="Calibri" w:cs="Times New Roman"/>
              </w:rPr>
            </w:pPr>
            <w:r w:rsidRPr="007F2997">
              <w:rPr>
                <w:rFonts w:eastAsia="Calibri" w:cs="Times New Roman"/>
              </w:rPr>
              <w:t>Označení místa, kde se nachází pohotovostní telefon a které je určeno k</w:t>
            </w:r>
            <w:r>
              <w:rPr>
                <w:rFonts w:eastAsia="Calibri" w:cs="Times New Roman"/>
              </w:rPr>
              <w:t> </w:t>
            </w:r>
            <w:r w:rsidRPr="007F2997">
              <w:rPr>
                <w:rFonts w:eastAsia="Calibri" w:cs="Times New Roman"/>
              </w:rPr>
              <w:t>ohlášení požáru.</w:t>
            </w:r>
          </w:p>
        </w:tc>
      </w:tr>
      <w:tr w:rsidR="00CB4B92" w:rsidRPr="007F2997" w14:paraId="334CC85F" w14:textId="77777777" w:rsidTr="00BA7882">
        <w:tc>
          <w:tcPr>
            <w:tcW w:w="4606" w:type="dxa"/>
            <w:vAlign w:val="center"/>
          </w:tcPr>
          <w:p w14:paraId="35E67D1D" w14:textId="77777777" w:rsidR="00CB4B92" w:rsidRPr="007F2997" w:rsidRDefault="00CB4B92" w:rsidP="00BA7882">
            <w:pPr>
              <w:jc w:val="center"/>
              <w:rPr>
                <w:rFonts w:eastAsia="Calibri" w:cs="Times New Roman"/>
              </w:rPr>
            </w:pPr>
            <w:r w:rsidRPr="007F2997">
              <w:rPr>
                <w:rFonts w:eastAsia="Calibri" w:cs="Times New Roman"/>
                <w:noProof/>
                <w:lang w:eastAsia="cs-CZ"/>
              </w:rPr>
              <w:drawing>
                <wp:inline distT="0" distB="0" distL="0" distR="0" wp14:anchorId="65E48C65" wp14:editId="0BEAE7F8">
                  <wp:extent cx="1476375" cy="1435078"/>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76375" cy="1435078"/>
                          </a:xfrm>
                          <a:prstGeom prst="rect">
                            <a:avLst/>
                          </a:prstGeom>
                          <a:noFill/>
                          <a:ln>
                            <a:noFill/>
                          </a:ln>
                        </pic:spPr>
                      </pic:pic>
                    </a:graphicData>
                  </a:graphic>
                </wp:inline>
              </w:drawing>
            </w:r>
          </w:p>
        </w:tc>
        <w:tc>
          <w:tcPr>
            <w:tcW w:w="4606" w:type="dxa"/>
            <w:vAlign w:val="center"/>
          </w:tcPr>
          <w:p w14:paraId="665A9261" w14:textId="77777777" w:rsidR="00CB4B92" w:rsidRPr="007F2997" w:rsidRDefault="00CB4B92" w:rsidP="00BA7882">
            <w:pPr>
              <w:jc w:val="center"/>
              <w:rPr>
                <w:rFonts w:eastAsia="Calibri" w:cs="Times New Roman"/>
              </w:rPr>
            </w:pPr>
            <w:r w:rsidRPr="007F2997">
              <w:rPr>
                <w:rFonts w:eastAsia="Calibri" w:cs="Times New Roman"/>
              </w:rPr>
              <w:t>Označení ošetřovny nebo místa k</w:t>
            </w:r>
            <w:r>
              <w:rPr>
                <w:rFonts w:eastAsia="Calibri" w:cs="Times New Roman"/>
              </w:rPr>
              <w:t> </w:t>
            </w:r>
            <w:r w:rsidRPr="007F2997">
              <w:rPr>
                <w:rFonts w:eastAsia="Calibri" w:cs="Times New Roman"/>
              </w:rPr>
              <w:t>poskytování první pomoci na staveništi.</w:t>
            </w:r>
          </w:p>
          <w:p w14:paraId="3BAE9311" w14:textId="77777777" w:rsidR="00CB4B92" w:rsidRPr="007F2997" w:rsidRDefault="00CB4B92" w:rsidP="00BA7882">
            <w:pPr>
              <w:jc w:val="center"/>
              <w:rPr>
                <w:rFonts w:eastAsia="Calibri" w:cs="Times New Roman"/>
              </w:rPr>
            </w:pPr>
            <w:r w:rsidRPr="007F2997">
              <w:rPr>
                <w:rFonts w:eastAsia="Calibri" w:cs="Times New Roman"/>
              </w:rPr>
              <w:t>Při vstupu do daného prostoru nebo na jiném viditelném místě.</w:t>
            </w:r>
          </w:p>
        </w:tc>
      </w:tr>
      <w:tr w:rsidR="00CB4B92" w:rsidRPr="007F2997" w14:paraId="50102216" w14:textId="77777777" w:rsidTr="00BA7882">
        <w:tc>
          <w:tcPr>
            <w:tcW w:w="4606" w:type="dxa"/>
            <w:vAlign w:val="center"/>
          </w:tcPr>
          <w:p w14:paraId="23AFAC25" w14:textId="77777777" w:rsidR="00CB4B92" w:rsidRPr="007F2997" w:rsidRDefault="00CB4B92" w:rsidP="00BA7882">
            <w:pPr>
              <w:jc w:val="center"/>
              <w:rPr>
                <w:rFonts w:eastAsia="Calibri" w:cs="Times New Roman"/>
              </w:rPr>
            </w:pPr>
            <w:r w:rsidRPr="007F2997">
              <w:rPr>
                <w:rFonts w:eastAsia="Calibri" w:cs="Times New Roman"/>
                <w:noProof/>
                <w:lang w:eastAsia="cs-CZ"/>
              </w:rPr>
              <w:drawing>
                <wp:inline distT="0" distB="0" distL="0" distR="0" wp14:anchorId="4DD1D070" wp14:editId="05362D23">
                  <wp:extent cx="2484408" cy="1176525"/>
                  <wp:effectExtent l="0" t="0" r="0" b="508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486891" cy="1177701"/>
                          </a:xfrm>
                          <a:prstGeom prst="rect">
                            <a:avLst/>
                          </a:prstGeom>
                          <a:noFill/>
                          <a:ln>
                            <a:noFill/>
                          </a:ln>
                        </pic:spPr>
                      </pic:pic>
                    </a:graphicData>
                  </a:graphic>
                </wp:inline>
              </w:drawing>
            </w:r>
          </w:p>
        </w:tc>
        <w:tc>
          <w:tcPr>
            <w:tcW w:w="4606" w:type="dxa"/>
            <w:vAlign w:val="center"/>
          </w:tcPr>
          <w:p w14:paraId="256BD3CC" w14:textId="77777777" w:rsidR="00CB4B92" w:rsidRPr="007F2997" w:rsidRDefault="00CB4B92" w:rsidP="00BA7882">
            <w:pPr>
              <w:autoSpaceDE w:val="0"/>
              <w:autoSpaceDN w:val="0"/>
              <w:adjustRightInd w:val="0"/>
              <w:spacing w:line="240" w:lineRule="auto"/>
              <w:jc w:val="center"/>
              <w:rPr>
                <w:rFonts w:ascii="Arial" w:eastAsia="Calibri" w:hAnsi="Arial" w:cs="Arial"/>
                <w:color w:val="000000"/>
              </w:rPr>
            </w:pPr>
            <w:r w:rsidRPr="007F2997">
              <w:rPr>
                <w:rFonts w:ascii="Arial" w:eastAsia="Calibri" w:hAnsi="Arial" w:cs="Arial"/>
                <w:color w:val="000000"/>
              </w:rPr>
              <w:t xml:space="preserve">Zřetelné vyznačení všech čísel tísňového volání. </w:t>
            </w:r>
          </w:p>
          <w:p w14:paraId="34A8F01C" w14:textId="77777777" w:rsidR="00CB4B92" w:rsidRPr="007F2997" w:rsidRDefault="00CB4B92" w:rsidP="00BA7882">
            <w:pPr>
              <w:jc w:val="center"/>
              <w:rPr>
                <w:rFonts w:eastAsia="Calibri" w:cs="Times New Roman"/>
              </w:rPr>
            </w:pPr>
            <w:r w:rsidRPr="007F2997">
              <w:rPr>
                <w:rFonts w:eastAsia="Calibri" w:cs="Times New Roman"/>
              </w:rPr>
              <w:t xml:space="preserve">Na viditelném místě, nejlépe v blízkosti telefonu. </w:t>
            </w:r>
          </w:p>
        </w:tc>
      </w:tr>
    </w:tbl>
    <w:p w14:paraId="15F87D83" w14:textId="77777777" w:rsidR="00CB4B92" w:rsidRDefault="00CB4B92" w:rsidP="00CB4B92"/>
    <w:p w14:paraId="78F3C40F" w14:textId="77777777" w:rsidR="00CB4B92" w:rsidRDefault="00CB4B92" w:rsidP="00CB4B92">
      <w:pPr>
        <w:ind w:firstLine="0"/>
      </w:pPr>
      <w:r>
        <w:br w:type="page"/>
      </w:r>
    </w:p>
    <w:p w14:paraId="3AB55981" w14:textId="77777777" w:rsidR="00CB4B92" w:rsidRPr="00F14F7F" w:rsidRDefault="00CB4B92" w:rsidP="00CB4B92">
      <w:pPr>
        <w:spacing w:line="276" w:lineRule="auto"/>
        <w:rPr>
          <w:sz w:val="28"/>
          <w:szCs w:val="28"/>
        </w:rPr>
      </w:pPr>
      <w:r w:rsidRPr="00F14F7F">
        <w:rPr>
          <w:sz w:val="28"/>
          <w:szCs w:val="28"/>
        </w:rPr>
        <w:lastRenderedPageBreak/>
        <w:t>Příloha č. 6</w:t>
      </w:r>
      <w:r w:rsidRPr="00F14F7F">
        <w:rPr>
          <w:sz w:val="28"/>
          <w:szCs w:val="28"/>
        </w:rPr>
        <w:tab/>
        <w:t>Vzor tabulky seznámení se s riziky mezi zhotoviteli.</w:t>
      </w:r>
    </w:p>
    <w:p w14:paraId="5A376CA0" w14:textId="77777777" w:rsidR="00CB4B92" w:rsidRDefault="00CB4B92" w:rsidP="00CB4B92">
      <w:pPr>
        <w:jc w:val="center"/>
      </w:pPr>
      <w:r>
        <w:rPr>
          <w:noProof/>
          <w:lang w:eastAsia="cs-CZ"/>
        </w:rPr>
        <w:drawing>
          <wp:inline distT="0" distB="0" distL="0" distR="0" wp14:anchorId="0A6E4008" wp14:editId="429B1BBE">
            <wp:extent cx="8557704" cy="3011396"/>
            <wp:effectExtent l="0" t="8255" r="6985" b="698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rot="5400000">
                      <a:off x="0" y="0"/>
                      <a:ext cx="8561322" cy="3012669"/>
                    </a:xfrm>
                    <a:prstGeom prst="rect">
                      <a:avLst/>
                    </a:prstGeom>
                    <a:noFill/>
                    <a:ln>
                      <a:noFill/>
                    </a:ln>
                  </pic:spPr>
                </pic:pic>
              </a:graphicData>
            </a:graphic>
          </wp:inline>
        </w:drawing>
      </w:r>
    </w:p>
    <w:p w14:paraId="1B4F09E6" w14:textId="77777777" w:rsidR="00CB4B92" w:rsidRPr="00F14F7F" w:rsidRDefault="00CB4B92" w:rsidP="00CB4B92">
      <w:pPr>
        <w:spacing w:line="276" w:lineRule="auto"/>
        <w:jc w:val="center"/>
        <w:rPr>
          <w:sz w:val="32"/>
          <w:szCs w:val="32"/>
        </w:rPr>
      </w:pPr>
      <w:r w:rsidRPr="00F14F7F">
        <w:rPr>
          <w:sz w:val="32"/>
          <w:szCs w:val="32"/>
        </w:rPr>
        <w:lastRenderedPageBreak/>
        <w:t>Příloha č. 7</w:t>
      </w:r>
      <w:r w:rsidRPr="00F14F7F">
        <w:rPr>
          <w:sz w:val="32"/>
          <w:szCs w:val="32"/>
        </w:rPr>
        <w:tab/>
        <w:t>Záznam o proškolení z Plánu BOZP.</w:t>
      </w:r>
    </w:p>
    <w:p w14:paraId="423B72E1" w14:textId="77777777" w:rsidR="00CB4B92" w:rsidRDefault="00676DDA" w:rsidP="00676DDA">
      <w:pPr>
        <w:jc w:val="center"/>
      </w:pPr>
      <w:r>
        <w:rPr>
          <w:noProof/>
          <w:lang w:eastAsia="cs-CZ"/>
        </w:rPr>
        <w:drawing>
          <wp:inline distT="0" distB="0" distL="0" distR="0" wp14:anchorId="538421A3" wp14:editId="0F0B4D59">
            <wp:extent cx="8139732" cy="5560996"/>
            <wp:effectExtent l="0" t="6033" r="7938" b="7937"/>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rot="5400000">
                      <a:off x="0" y="0"/>
                      <a:ext cx="8161643" cy="5575965"/>
                    </a:xfrm>
                    <a:prstGeom prst="rect">
                      <a:avLst/>
                    </a:prstGeom>
                    <a:noFill/>
                    <a:ln>
                      <a:noFill/>
                    </a:ln>
                  </pic:spPr>
                </pic:pic>
              </a:graphicData>
            </a:graphic>
          </wp:inline>
        </w:drawing>
      </w:r>
    </w:p>
    <w:p w14:paraId="7DB2EFA9" w14:textId="77777777" w:rsidR="00CB4B92" w:rsidRDefault="00CB4B92" w:rsidP="00CB4B92">
      <w:pPr>
        <w:ind w:firstLine="0"/>
      </w:pPr>
      <w:r>
        <w:br w:type="page"/>
      </w:r>
    </w:p>
    <w:p w14:paraId="54A12300" w14:textId="77777777" w:rsidR="00CB4B92" w:rsidRDefault="00CB4B92" w:rsidP="00CB4B92">
      <w:pPr>
        <w:spacing w:line="240" w:lineRule="auto"/>
        <w:rPr>
          <w:rFonts w:cs="Times New Roman"/>
          <w:sz w:val="32"/>
          <w:szCs w:val="32"/>
        </w:rPr>
      </w:pPr>
      <w:r>
        <w:rPr>
          <w:rFonts w:cs="Times New Roman"/>
          <w:sz w:val="32"/>
          <w:szCs w:val="32"/>
        </w:rPr>
        <w:lastRenderedPageBreak/>
        <w:t>Příloha č. 8-Identifikace zhotovitelů.</w:t>
      </w:r>
    </w:p>
    <w:p w14:paraId="44C89389" w14:textId="77777777" w:rsidR="00CB4B92" w:rsidRPr="00010DA4" w:rsidRDefault="00CB4B92" w:rsidP="00CB4B92">
      <w:pPr>
        <w:spacing w:line="240" w:lineRule="auto"/>
        <w:rPr>
          <w:rFonts w:cs="Times New Roman"/>
          <w:b/>
          <w:sz w:val="28"/>
          <w:szCs w:val="28"/>
        </w:rPr>
      </w:pPr>
      <w:r w:rsidRPr="00010DA4">
        <w:rPr>
          <w:rFonts w:cs="Times New Roman"/>
          <w:b/>
          <w:sz w:val="28"/>
          <w:szCs w:val="28"/>
        </w:rPr>
        <w:t>záznam ke splnění požadav</w:t>
      </w:r>
      <w:r>
        <w:rPr>
          <w:rFonts w:cs="Times New Roman"/>
          <w:b/>
          <w:sz w:val="28"/>
          <w:szCs w:val="28"/>
        </w:rPr>
        <w:t xml:space="preserve">ku § 16 zákona č. 309/2006 Sb., </w:t>
      </w:r>
      <w:r w:rsidRPr="00010DA4">
        <w:rPr>
          <w:rFonts w:cs="Times New Roman"/>
          <w:b/>
          <w:sz w:val="28"/>
          <w:szCs w:val="28"/>
        </w:rPr>
        <w:t>v platném znění</w:t>
      </w:r>
      <w:r w:rsidRPr="00010DA4">
        <w:rPr>
          <w:rFonts w:cs="Times New Roman"/>
          <w:sz w:val="28"/>
          <w:szCs w:val="28"/>
        </w:rPr>
        <w:t xml:space="preserve"> (k předání dokladů koordinátorovi BOZP nejpozději 8 dní před</w:t>
      </w:r>
      <w:r>
        <w:rPr>
          <w:rFonts w:cs="Times New Roman"/>
          <w:b/>
          <w:sz w:val="28"/>
          <w:szCs w:val="28"/>
        </w:rPr>
        <w:t xml:space="preserve"> </w:t>
      </w:r>
      <w:r w:rsidRPr="00010DA4">
        <w:rPr>
          <w:rFonts w:cs="Times New Roman"/>
          <w:sz w:val="28"/>
          <w:szCs w:val="28"/>
        </w:rPr>
        <w:t>zahájením prací)</w:t>
      </w:r>
    </w:p>
    <w:p w14:paraId="5DD0D51F" w14:textId="77777777" w:rsidR="00CB4B92" w:rsidRDefault="00CB4B92" w:rsidP="00E423BC">
      <w:pPr>
        <w:spacing w:line="240" w:lineRule="auto"/>
        <w:rPr>
          <w:rFonts w:cs="Times New Roman"/>
          <w:sz w:val="28"/>
          <w:szCs w:val="28"/>
        </w:rPr>
      </w:pPr>
      <w:r w:rsidRPr="00F91C9E">
        <w:rPr>
          <w:rFonts w:cs="Times New Roman"/>
          <w:sz w:val="28"/>
          <w:szCs w:val="28"/>
        </w:rPr>
        <w:t xml:space="preserve">Název stavby: </w:t>
      </w:r>
      <w:r w:rsidR="00E423BC" w:rsidRPr="00E423BC">
        <w:rPr>
          <w:rFonts w:cs="Times New Roman"/>
          <w:sz w:val="28"/>
          <w:szCs w:val="28"/>
        </w:rPr>
        <w:t>Jez na Moravě, Nové Mlýny – rekonstrukce technologie</w:t>
      </w:r>
      <w:r w:rsidR="002632B3" w:rsidRPr="002632B3">
        <w:rPr>
          <w:rFonts w:cs="Times New Roman"/>
          <w:sz w:val="28"/>
          <w:szCs w:val="28"/>
        </w:rPr>
        <w:t>.</w:t>
      </w:r>
    </w:p>
    <w:p w14:paraId="2F8CE4BF" w14:textId="77777777" w:rsidR="00CB4B92" w:rsidRDefault="00CB4B92" w:rsidP="00CB4B92">
      <w:pPr>
        <w:spacing w:line="240" w:lineRule="auto"/>
        <w:ind w:right="-993"/>
        <w:rPr>
          <w:rFonts w:cs="Times New Roman"/>
          <w:sz w:val="28"/>
          <w:szCs w:val="28"/>
        </w:rPr>
      </w:pPr>
      <w:r>
        <w:rPr>
          <w:rFonts w:cs="Times New Roman"/>
          <w:sz w:val="28"/>
          <w:szCs w:val="28"/>
        </w:rPr>
        <w:t>Zhotovitel:</w:t>
      </w:r>
      <w:r>
        <w:rPr>
          <w:rFonts w:cs="Times New Roman"/>
          <w:sz w:val="28"/>
          <w:szCs w:val="28"/>
        </w:rPr>
        <w:tab/>
        <w:t>……………………………………………………………….</w:t>
      </w:r>
    </w:p>
    <w:p w14:paraId="4B304F19" w14:textId="77777777" w:rsidR="00CB4B92" w:rsidRDefault="00CB4B92" w:rsidP="00CB4B92">
      <w:pPr>
        <w:spacing w:line="240" w:lineRule="auto"/>
        <w:rPr>
          <w:rFonts w:cs="Times New Roman"/>
          <w:sz w:val="28"/>
          <w:szCs w:val="28"/>
        </w:rPr>
      </w:pPr>
      <w:r>
        <w:rPr>
          <w:rFonts w:cs="Times New Roman"/>
          <w:sz w:val="28"/>
          <w:szCs w:val="28"/>
        </w:rPr>
        <w:t>Datum převzetí pracoviště/</w:t>
      </w:r>
      <w:r w:rsidRPr="00C413B2">
        <w:t xml:space="preserve"> </w:t>
      </w:r>
      <w:r w:rsidRPr="00C413B2">
        <w:rPr>
          <w:rFonts w:cs="Times New Roman"/>
          <w:sz w:val="28"/>
          <w:szCs w:val="28"/>
        </w:rPr>
        <w:t>Datum zahájení prací</w:t>
      </w:r>
      <w:r>
        <w:rPr>
          <w:rFonts w:cs="Times New Roman"/>
          <w:sz w:val="28"/>
          <w:szCs w:val="28"/>
        </w:rPr>
        <w:t xml:space="preserve">: </w:t>
      </w:r>
      <w:r>
        <w:rPr>
          <w:rFonts w:cs="Times New Roman"/>
          <w:sz w:val="28"/>
          <w:szCs w:val="28"/>
        </w:rPr>
        <w:tab/>
        <w:t>……………………….</w:t>
      </w:r>
    </w:p>
    <w:p w14:paraId="17575883" w14:textId="77777777" w:rsidR="00CB4B92" w:rsidRDefault="00CB4B92" w:rsidP="00CB4B92">
      <w:pPr>
        <w:spacing w:line="240" w:lineRule="auto"/>
        <w:rPr>
          <w:rFonts w:cs="Times New Roman"/>
          <w:sz w:val="28"/>
          <w:szCs w:val="28"/>
        </w:rPr>
      </w:pPr>
      <w:r>
        <w:rPr>
          <w:rFonts w:cs="Times New Roman"/>
          <w:sz w:val="28"/>
          <w:szCs w:val="28"/>
        </w:rPr>
        <w:t>Předpokládaný termín ukončení prací:</w:t>
      </w:r>
      <w:r>
        <w:rPr>
          <w:rFonts w:cs="Times New Roman"/>
          <w:sz w:val="28"/>
          <w:szCs w:val="28"/>
        </w:rPr>
        <w:tab/>
      </w:r>
      <w:r>
        <w:rPr>
          <w:rFonts w:cs="Times New Roman"/>
          <w:sz w:val="28"/>
          <w:szCs w:val="28"/>
        </w:rPr>
        <w:tab/>
      </w:r>
      <w:r>
        <w:rPr>
          <w:rFonts w:cs="Times New Roman"/>
          <w:sz w:val="28"/>
          <w:szCs w:val="28"/>
        </w:rPr>
        <w:tab/>
        <w:t>……………………….</w:t>
      </w:r>
    </w:p>
    <w:p w14:paraId="0CEB58AF" w14:textId="77777777" w:rsidR="00CB4B92" w:rsidRDefault="00CB4B92" w:rsidP="00CB4B92">
      <w:pPr>
        <w:spacing w:line="240" w:lineRule="auto"/>
        <w:rPr>
          <w:rFonts w:cs="Times New Roman"/>
          <w:b/>
          <w:sz w:val="28"/>
          <w:szCs w:val="28"/>
        </w:rPr>
      </w:pPr>
    </w:p>
    <w:p w14:paraId="3BB5E2CD" w14:textId="77777777" w:rsidR="00CB4B92" w:rsidRPr="00010DA4" w:rsidRDefault="00CB4B92" w:rsidP="00CB4B92">
      <w:pPr>
        <w:spacing w:line="240" w:lineRule="auto"/>
        <w:rPr>
          <w:rFonts w:cs="Times New Roman"/>
          <w:b/>
          <w:sz w:val="28"/>
          <w:szCs w:val="28"/>
        </w:rPr>
      </w:pPr>
      <w:r w:rsidRPr="00010DA4">
        <w:rPr>
          <w:rFonts w:cs="Times New Roman"/>
          <w:b/>
          <w:sz w:val="28"/>
          <w:szCs w:val="28"/>
        </w:rPr>
        <w:t>Seznam předané dokumentace BOZP a PO zhotovitele pro stavbu:</w:t>
      </w:r>
    </w:p>
    <w:p w14:paraId="4BCAB946" w14:textId="77777777" w:rsidR="00CB4B92" w:rsidRPr="00010DA4" w:rsidRDefault="00CB4B92" w:rsidP="00CB4B92">
      <w:pPr>
        <w:spacing w:line="240" w:lineRule="auto"/>
        <w:rPr>
          <w:rFonts w:cs="Times New Roman"/>
          <w:sz w:val="28"/>
          <w:szCs w:val="28"/>
        </w:rPr>
      </w:pPr>
      <w:r w:rsidRPr="00010DA4">
        <w:rPr>
          <w:rFonts w:cs="Times New Roman"/>
          <w:sz w:val="28"/>
          <w:szCs w:val="28"/>
        </w:rPr>
        <w:t xml:space="preserve">Schválení Plánu BOZP a jeho obsahu zhotovitelem </w:t>
      </w:r>
      <w:r>
        <w:rPr>
          <w:rFonts w:cs="Times New Roman"/>
          <w:sz w:val="28"/>
          <w:szCs w:val="28"/>
        </w:rPr>
        <w:tab/>
      </w:r>
      <w:r w:rsidRPr="00010DA4">
        <w:rPr>
          <w:rFonts w:cs="Times New Roman"/>
          <w:sz w:val="28"/>
          <w:szCs w:val="28"/>
        </w:rPr>
        <w:t>ANO x NE</w:t>
      </w:r>
    </w:p>
    <w:p w14:paraId="3B32945D" w14:textId="77777777" w:rsidR="00CB4B92" w:rsidRPr="00010DA4" w:rsidRDefault="00CB4B92" w:rsidP="00CB4B92">
      <w:pPr>
        <w:spacing w:line="240" w:lineRule="auto"/>
        <w:rPr>
          <w:rFonts w:cs="Times New Roman"/>
          <w:sz w:val="28"/>
          <w:szCs w:val="28"/>
        </w:rPr>
      </w:pPr>
      <w:r w:rsidRPr="00010DA4">
        <w:rPr>
          <w:rFonts w:cs="Times New Roman"/>
          <w:sz w:val="28"/>
          <w:szCs w:val="28"/>
        </w:rPr>
        <w:t xml:space="preserve">Dokumentaci rizik a přijetých opatření k jejich eliminaci </w:t>
      </w:r>
      <w:r>
        <w:rPr>
          <w:rFonts w:cs="Times New Roman"/>
          <w:sz w:val="28"/>
          <w:szCs w:val="28"/>
        </w:rPr>
        <w:tab/>
      </w:r>
      <w:r w:rsidRPr="00010DA4">
        <w:rPr>
          <w:rFonts w:cs="Times New Roman"/>
          <w:sz w:val="28"/>
          <w:szCs w:val="28"/>
        </w:rPr>
        <w:t>ANO x NE</w:t>
      </w:r>
    </w:p>
    <w:p w14:paraId="1E7276C6" w14:textId="77777777" w:rsidR="00CB4B92" w:rsidRPr="00010DA4" w:rsidRDefault="00CB4B92" w:rsidP="00CB4B92">
      <w:pPr>
        <w:spacing w:line="240" w:lineRule="auto"/>
        <w:rPr>
          <w:rFonts w:cs="Times New Roman"/>
          <w:sz w:val="28"/>
          <w:szCs w:val="28"/>
        </w:rPr>
      </w:pPr>
      <w:r w:rsidRPr="00010DA4">
        <w:rPr>
          <w:rFonts w:cs="Times New Roman"/>
          <w:sz w:val="28"/>
          <w:szCs w:val="28"/>
        </w:rPr>
        <w:t xml:space="preserve">Seznámení vlastních zaměstnanců s riziky </w:t>
      </w:r>
      <w:r>
        <w:rPr>
          <w:rFonts w:cs="Times New Roman"/>
          <w:sz w:val="28"/>
          <w:szCs w:val="28"/>
        </w:rPr>
        <w:tab/>
      </w:r>
      <w:r>
        <w:rPr>
          <w:rFonts w:cs="Times New Roman"/>
          <w:sz w:val="28"/>
          <w:szCs w:val="28"/>
        </w:rPr>
        <w:tab/>
      </w:r>
      <w:r>
        <w:rPr>
          <w:rFonts w:cs="Times New Roman"/>
          <w:sz w:val="28"/>
          <w:szCs w:val="28"/>
        </w:rPr>
        <w:tab/>
      </w:r>
      <w:r w:rsidRPr="00010DA4">
        <w:rPr>
          <w:rFonts w:cs="Times New Roman"/>
          <w:sz w:val="28"/>
          <w:szCs w:val="28"/>
        </w:rPr>
        <w:t>ANO x NE</w:t>
      </w:r>
    </w:p>
    <w:p w14:paraId="28434C3E" w14:textId="77777777" w:rsidR="00CB4B92" w:rsidRPr="00010DA4" w:rsidRDefault="00CB4B92" w:rsidP="00CB4B92">
      <w:pPr>
        <w:spacing w:line="240" w:lineRule="auto"/>
        <w:rPr>
          <w:rFonts w:cs="Times New Roman"/>
          <w:sz w:val="28"/>
          <w:szCs w:val="28"/>
        </w:rPr>
      </w:pPr>
      <w:r w:rsidRPr="00010DA4">
        <w:rPr>
          <w:rFonts w:cs="Times New Roman"/>
          <w:sz w:val="28"/>
          <w:szCs w:val="28"/>
        </w:rPr>
        <w:t xml:space="preserve">Technologický/pracovní postup - TP </w:t>
      </w:r>
      <w:r>
        <w:rPr>
          <w:rFonts w:cs="Times New Roman"/>
          <w:sz w:val="28"/>
          <w:szCs w:val="28"/>
        </w:rPr>
        <w:tab/>
      </w:r>
      <w:r>
        <w:rPr>
          <w:rFonts w:cs="Times New Roman"/>
          <w:sz w:val="28"/>
          <w:szCs w:val="28"/>
        </w:rPr>
        <w:tab/>
      </w:r>
      <w:r>
        <w:rPr>
          <w:rFonts w:cs="Times New Roman"/>
          <w:sz w:val="28"/>
          <w:szCs w:val="28"/>
        </w:rPr>
        <w:tab/>
      </w:r>
      <w:r>
        <w:rPr>
          <w:rFonts w:cs="Times New Roman"/>
          <w:sz w:val="28"/>
          <w:szCs w:val="28"/>
        </w:rPr>
        <w:tab/>
      </w:r>
      <w:r w:rsidRPr="00010DA4">
        <w:rPr>
          <w:rFonts w:cs="Times New Roman"/>
          <w:sz w:val="28"/>
          <w:szCs w:val="28"/>
        </w:rPr>
        <w:t>ANO x NE</w:t>
      </w:r>
    </w:p>
    <w:p w14:paraId="38D0B6D9" w14:textId="77777777" w:rsidR="00CB4B92" w:rsidRPr="00010DA4" w:rsidRDefault="00CB4B92" w:rsidP="00CB4B92">
      <w:pPr>
        <w:spacing w:line="240" w:lineRule="auto"/>
        <w:rPr>
          <w:rFonts w:cs="Times New Roman"/>
          <w:sz w:val="28"/>
          <w:szCs w:val="28"/>
        </w:rPr>
      </w:pPr>
      <w:r w:rsidRPr="00010DA4">
        <w:rPr>
          <w:rFonts w:cs="Times New Roman"/>
          <w:sz w:val="28"/>
          <w:szCs w:val="28"/>
        </w:rPr>
        <w:t xml:space="preserve">Seznámení vlastních zaměstnanců s TP </w:t>
      </w:r>
      <w:r>
        <w:rPr>
          <w:rFonts w:cs="Times New Roman"/>
          <w:sz w:val="28"/>
          <w:szCs w:val="28"/>
        </w:rPr>
        <w:tab/>
      </w:r>
      <w:r>
        <w:rPr>
          <w:rFonts w:cs="Times New Roman"/>
          <w:sz w:val="28"/>
          <w:szCs w:val="28"/>
        </w:rPr>
        <w:tab/>
      </w:r>
      <w:r>
        <w:rPr>
          <w:rFonts w:cs="Times New Roman"/>
          <w:sz w:val="28"/>
          <w:szCs w:val="28"/>
        </w:rPr>
        <w:tab/>
      </w:r>
      <w:r w:rsidRPr="00010DA4">
        <w:rPr>
          <w:rFonts w:cs="Times New Roman"/>
          <w:sz w:val="28"/>
          <w:szCs w:val="28"/>
        </w:rPr>
        <w:t>ANO x NE</w:t>
      </w:r>
    </w:p>
    <w:p w14:paraId="3A0371E2" w14:textId="77777777" w:rsidR="00CB4B92" w:rsidRDefault="00CB4B92" w:rsidP="00CB4B92">
      <w:pPr>
        <w:spacing w:line="240" w:lineRule="auto"/>
        <w:rPr>
          <w:rFonts w:cs="Times New Roman"/>
          <w:sz w:val="28"/>
          <w:szCs w:val="28"/>
        </w:rPr>
      </w:pPr>
      <w:r>
        <w:rPr>
          <w:rFonts w:cs="Times New Roman"/>
          <w:sz w:val="28"/>
          <w:szCs w:val="28"/>
        </w:rPr>
        <w:t>Časový harmonogram prováděných prací</w:t>
      </w:r>
      <w:r>
        <w:rPr>
          <w:rFonts w:cs="Times New Roman"/>
          <w:sz w:val="28"/>
          <w:szCs w:val="28"/>
        </w:rPr>
        <w:tab/>
      </w:r>
      <w:r>
        <w:rPr>
          <w:rFonts w:cs="Times New Roman"/>
          <w:sz w:val="28"/>
          <w:szCs w:val="28"/>
        </w:rPr>
        <w:tab/>
      </w:r>
      <w:r>
        <w:rPr>
          <w:rFonts w:cs="Times New Roman"/>
          <w:sz w:val="28"/>
          <w:szCs w:val="28"/>
        </w:rPr>
        <w:tab/>
      </w:r>
      <w:r w:rsidRPr="00C15E5B">
        <w:rPr>
          <w:rFonts w:cs="Times New Roman"/>
          <w:sz w:val="28"/>
          <w:szCs w:val="28"/>
        </w:rPr>
        <w:t>ANO x NE</w:t>
      </w:r>
    </w:p>
    <w:p w14:paraId="3134B6C8" w14:textId="77777777" w:rsidR="00CB4B92" w:rsidRPr="00010DA4" w:rsidRDefault="00CB4B92" w:rsidP="00CB4B92">
      <w:pPr>
        <w:spacing w:line="240" w:lineRule="auto"/>
        <w:rPr>
          <w:rFonts w:cs="Times New Roman"/>
          <w:b/>
          <w:sz w:val="28"/>
          <w:szCs w:val="28"/>
        </w:rPr>
      </w:pPr>
      <w:r w:rsidRPr="00010DA4">
        <w:rPr>
          <w:rFonts w:cs="Times New Roman"/>
          <w:b/>
          <w:sz w:val="28"/>
          <w:szCs w:val="28"/>
        </w:rPr>
        <w:t>Prohlášení zhotovitele:</w:t>
      </w:r>
    </w:p>
    <w:p w14:paraId="4E54DBAA" w14:textId="77777777" w:rsidR="00CB4B92" w:rsidRPr="00010DA4" w:rsidRDefault="00CB4B92" w:rsidP="00CB4B92">
      <w:pPr>
        <w:spacing w:line="240" w:lineRule="auto"/>
        <w:rPr>
          <w:rFonts w:cs="Times New Roman"/>
        </w:rPr>
      </w:pPr>
      <w:r w:rsidRPr="00010DA4">
        <w:rPr>
          <w:rFonts w:cs="Times New Roman"/>
        </w:rPr>
        <w:t>Zhotovitel potvrzuje, že vyplněné údaje j</w:t>
      </w:r>
      <w:r>
        <w:rPr>
          <w:rFonts w:cs="Times New Roman"/>
        </w:rPr>
        <w:t xml:space="preserve">sou pravdivé a bude je průběžně </w:t>
      </w:r>
      <w:r w:rsidRPr="00010DA4">
        <w:rPr>
          <w:rFonts w:cs="Times New Roman"/>
        </w:rPr>
        <w:t>aktualizovat a</w:t>
      </w:r>
      <w:r>
        <w:rPr>
          <w:rFonts w:cs="Times New Roman"/>
        </w:rPr>
        <w:t> </w:t>
      </w:r>
      <w:r w:rsidRPr="00010DA4">
        <w:rPr>
          <w:rFonts w:cs="Times New Roman"/>
        </w:rPr>
        <w:t>o</w:t>
      </w:r>
      <w:r>
        <w:rPr>
          <w:rFonts w:cs="Times New Roman"/>
        </w:rPr>
        <w:t> </w:t>
      </w:r>
      <w:r w:rsidRPr="00010DA4">
        <w:rPr>
          <w:rFonts w:cs="Times New Roman"/>
        </w:rPr>
        <w:t>změnách bude ihned informovat koordinátora BOZP.</w:t>
      </w:r>
    </w:p>
    <w:p w14:paraId="287BEDC3" w14:textId="77777777" w:rsidR="00CB4B92" w:rsidRPr="00010DA4" w:rsidRDefault="00CB4B92" w:rsidP="00CB4B92">
      <w:pPr>
        <w:spacing w:line="240" w:lineRule="auto"/>
        <w:rPr>
          <w:rFonts w:cs="Times New Roman"/>
        </w:rPr>
      </w:pPr>
      <w:r w:rsidRPr="00010DA4">
        <w:rPr>
          <w:rFonts w:cs="Times New Roman"/>
        </w:rPr>
        <w:t>Zhotovitel se zavazuje, že bude u případných svý</w:t>
      </w:r>
      <w:r>
        <w:rPr>
          <w:rFonts w:cs="Times New Roman"/>
        </w:rPr>
        <w:t xml:space="preserve">ch zhotovitelů – podzhotovitelů </w:t>
      </w:r>
      <w:r w:rsidRPr="00010DA4">
        <w:rPr>
          <w:rFonts w:cs="Times New Roman"/>
        </w:rPr>
        <w:t>vyžadovat a</w:t>
      </w:r>
      <w:r>
        <w:rPr>
          <w:rFonts w:cs="Times New Roman"/>
        </w:rPr>
        <w:t> </w:t>
      </w:r>
      <w:r w:rsidRPr="00010DA4">
        <w:rPr>
          <w:rFonts w:cs="Times New Roman"/>
        </w:rPr>
        <w:t>kontrolovat dodržování BOZP, předá</w:t>
      </w:r>
      <w:r>
        <w:rPr>
          <w:rFonts w:cs="Times New Roman"/>
        </w:rPr>
        <w:t xml:space="preserve">vat jim dokumenty a doklady pro </w:t>
      </w:r>
      <w:r w:rsidRPr="00010DA4">
        <w:rPr>
          <w:rFonts w:cs="Times New Roman"/>
        </w:rPr>
        <w:t>oblast BOZP, a bude dále předávat koordinátoro</w:t>
      </w:r>
      <w:r>
        <w:rPr>
          <w:rFonts w:cs="Times New Roman"/>
        </w:rPr>
        <w:t xml:space="preserve">vi BOZP jejich identifikaci a dokumentaci BOZP </w:t>
      </w:r>
      <w:r w:rsidRPr="00010DA4">
        <w:rPr>
          <w:rFonts w:cs="Times New Roman"/>
        </w:rPr>
        <w:t>(zejména dokumentaci rizik a</w:t>
      </w:r>
      <w:r>
        <w:rPr>
          <w:rFonts w:cs="Times New Roman"/>
        </w:rPr>
        <w:t> </w:t>
      </w:r>
      <w:r w:rsidRPr="00010DA4">
        <w:rPr>
          <w:rFonts w:cs="Times New Roman"/>
        </w:rPr>
        <w:t>technologické postupy).</w:t>
      </w:r>
    </w:p>
    <w:p w14:paraId="355D25FC" w14:textId="77777777" w:rsidR="00CB4B92" w:rsidRDefault="00CB4B92" w:rsidP="00CB4B92">
      <w:pPr>
        <w:spacing w:line="240" w:lineRule="auto"/>
        <w:rPr>
          <w:rFonts w:cs="Times New Roman"/>
        </w:rPr>
      </w:pPr>
      <w:r w:rsidRPr="00010DA4">
        <w:rPr>
          <w:rFonts w:cs="Times New Roman"/>
        </w:rPr>
        <w:t xml:space="preserve">Zhotovitel se dále zavazuje, že všichni </w:t>
      </w:r>
      <w:r>
        <w:rPr>
          <w:rFonts w:cs="Times New Roman"/>
        </w:rPr>
        <w:t xml:space="preserve">jeho zaměstnanci jsou seznámení </w:t>
      </w:r>
      <w:r w:rsidRPr="00010DA4">
        <w:rPr>
          <w:rFonts w:cs="Times New Roman"/>
        </w:rPr>
        <w:t xml:space="preserve">s rozsahem všech rizik a opatření k jejich eliminaci </w:t>
      </w:r>
      <w:r>
        <w:rPr>
          <w:rFonts w:cs="Times New Roman"/>
        </w:rPr>
        <w:t xml:space="preserve">vyplývajících z jejich pracovní </w:t>
      </w:r>
      <w:r w:rsidRPr="00010DA4">
        <w:rPr>
          <w:rFonts w:cs="Times New Roman"/>
        </w:rPr>
        <w:t>činnosti, jsou seznámení s</w:t>
      </w:r>
      <w:r>
        <w:rPr>
          <w:rFonts w:cs="Times New Roman"/>
        </w:rPr>
        <w:t> </w:t>
      </w:r>
      <w:r w:rsidRPr="00010DA4">
        <w:rPr>
          <w:rFonts w:cs="Times New Roman"/>
        </w:rPr>
        <w:t>technologickými postupy</w:t>
      </w:r>
      <w:r>
        <w:rPr>
          <w:rFonts w:cs="Times New Roman"/>
        </w:rPr>
        <w:t xml:space="preserve"> a předpisy pro prováděné práce </w:t>
      </w:r>
      <w:r w:rsidRPr="00010DA4">
        <w:rPr>
          <w:rFonts w:cs="Times New Roman"/>
        </w:rPr>
        <w:t>a pro výkon sv</w:t>
      </w:r>
      <w:r>
        <w:rPr>
          <w:rFonts w:cs="Times New Roman"/>
        </w:rPr>
        <w:t xml:space="preserve">é práce jsou </w:t>
      </w:r>
      <w:r w:rsidRPr="00010DA4">
        <w:rPr>
          <w:rFonts w:cs="Times New Roman"/>
        </w:rPr>
        <w:t>zdravotně způsobil</w:t>
      </w:r>
      <w:r>
        <w:rPr>
          <w:rFonts w:cs="Times New Roman"/>
        </w:rPr>
        <w:t>í</w:t>
      </w:r>
      <w:r w:rsidRPr="00010DA4">
        <w:rPr>
          <w:rFonts w:cs="Times New Roman"/>
        </w:rPr>
        <w:t>.</w:t>
      </w:r>
      <w:r w:rsidRPr="00010DA4">
        <w:rPr>
          <w:rFonts w:cs="Times New Roman"/>
        </w:rPr>
        <w:cr/>
      </w:r>
    </w:p>
    <w:p w14:paraId="51870DB6" w14:textId="77777777" w:rsidR="00CB4B92" w:rsidRPr="00010DA4" w:rsidRDefault="00CB4B92" w:rsidP="00CB4B92">
      <w:pPr>
        <w:spacing w:line="240" w:lineRule="auto"/>
        <w:rPr>
          <w:rFonts w:cs="Times New Roman"/>
          <w:b/>
        </w:rPr>
      </w:pPr>
      <w:r w:rsidRPr="00010DA4">
        <w:rPr>
          <w:rFonts w:cs="Times New Roman"/>
          <w:b/>
        </w:rPr>
        <w:t>Za zhotovitele:</w:t>
      </w:r>
    </w:p>
    <w:p w14:paraId="4525DECD" w14:textId="77777777" w:rsidR="00CB4B92" w:rsidRPr="00010DA4" w:rsidRDefault="00CB4B92" w:rsidP="00CB4B92">
      <w:pPr>
        <w:spacing w:line="240" w:lineRule="auto"/>
        <w:rPr>
          <w:rFonts w:cs="Times New Roman"/>
          <w:b/>
        </w:rPr>
      </w:pPr>
      <w:r w:rsidRPr="00010DA4">
        <w:rPr>
          <w:rFonts w:cs="Times New Roman"/>
          <w:b/>
        </w:rPr>
        <w:t xml:space="preserve">Jméno, příjmení a podpis </w:t>
      </w:r>
      <w:r w:rsidRPr="00A902F5">
        <w:rPr>
          <w:rFonts w:cs="Times New Roman"/>
        </w:rPr>
        <w:t>……………………………………………………</w:t>
      </w:r>
    </w:p>
    <w:p w14:paraId="58E13696" w14:textId="77777777" w:rsidR="00CB4B92" w:rsidRDefault="00CB4B92" w:rsidP="00CB4B92">
      <w:pPr>
        <w:spacing w:line="240" w:lineRule="auto"/>
        <w:rPr>
          <w:rFonts w:cs="Times New Roman"/>
          <w:b/>
        </w:rPr>
      </w:pPr>
    </w:p>
    <w:p w14:paraId="52F809B5" w14:textId="77777777" w:rsidR="00CB4B92" w:rsidRDefault="00CB4B92" w:rsidP="00CB4B92">
      <w:pPr>
        <w:spacing w:line="240" w:lineRule="auto"/>
        <w:rPr>
          <w:rFonts w:cs="Times New Roman"/>
          <w:b/>
        </w:rPr>
      </w:pPr>
    </w:p>
    <w:p w14:paraId="10995034" w14:textId="77777777" w:rsidR="00CB4B92" w:rsidRDefault="00CB4B92" w:rsidP="00CB4B92">
      <w:pPr>
        <w:spacing w:line="240" w:lineRule="auto"/>
        <w:rPr>
          <w:rFonts w:cs="Times New Roman"/>
          <w:b/>
        </w:rPr>
      </w:pPr>
    </w:p>
    <w:p w14:paraId="64A6A07F" w14:textId="77777777" w:rsidR="00CB4B92" w:rsidRDefault="00CB4B92" w:rsidP="00CB4B92">
      <w:pPr>
        <w:spacing w:line="240" w:lineRule="auto"/>
        <w:rPr>
          <w:rFonts w:cs="Times New Roman"/>
          <w:b/>
        </w:rPr>
      </w:pPr>
    </w:p>
    <w:p w14:paraId="67681E85" w14:textId="77777777" w:rsidR="00E84869" w:rsidRDefault="00E84869" w:rsidP="00CB4B92">
      <w:pPr>
        <w:spacing w:line="240" w:lineRule="auto"/>
        <w:rPr>
          <w:rFonts w:cs="Times New Roman"/>
          <w:b/>
        </w:rPr>
      </w:pPr>
    </w:p>
    <w:p w14:paraId="2067D439" w14:textId="77777777" w:rsidR="00CB4B92" w:rsidRDefault="00CB4B92" w:rsidP="00CB4B92">
      <w:pPr>
        <w:spacing w:line="240" w:lineRule="auto"/>
        <w:rPr>
          <w:rFonts w:cs="Times New Roman"/>
          <w:b/>
        </w:rPr>
      </w:pPr>
    </w:p>
    <w:p w14:paraId="4A454481" w14:textId="77777777" w:rsidR="00CB4B92" w:rsidRPr="00010DA4" w:rsidRDefault="00CB4B92" w:rsidP="00CB4B92">
      <w:pPr>
        <w:spacing w:line="240" w:lineRule="auto"/>
        <w:rPr>
          <w:rFonts w:cs="Times New Roman"/>
          <w:b/>
        </w:rPr>
      </w:pPr>
      <w:r w:rsidRPr="00010DA4">
        <w:rPr>
          <w:rFonts w:cs="Times New Roman"/>
          <w:b/>
        </w:rPr>
        <w:lastRenderedPageBreak/>
        <w:t>ZHOT</w:t>
      </w:r>
      <w:r>
        <w:rPr>
          <w:rFonts w:cs="Times New Roman"/>
          <w:b/>
        </w:rPr>
        <w:t>O</w:t>
      </w:r>
      <w:r w:rsidRPr="00010DA4">
        <w:rPr>
          <w:rFonts w:cs="Times New Roman"/>
          <w:b/>
        </w:rPr>
        <w:t>VITEL:</w:t>
      </w:r>
    </w:p>
    <w:p w14:paraId="5E61F2BC" w14:textId="77777777" w:rsidR="00CB4B92" w:rsidRPr="00010DA4" w:rsidRDefault="00CB4B92" w:rsidP="00CB4B92">
      <w:pPr>
        <w:spacing w:line="240" w:lineRule="auto"/>
        <w:rPr>
          <w:rFonts w:cs="Times New Roman"/>
          <w:b/>
        </w:rPr>
      </w:pPr>
      <w:r w:rsidRPr="00010DA4">
        <w:rPr>
          <w:rFonts w:cs="Times New Roman"/>
          <w:b/>
        </w:rPr>
        <w:t>Kontaktní údaje na odpovědného zástupce zhotovitele:</w:t>
      </w:r>
    </w:p>
    <w:p w14:paraId="6EAA0962" w14:textId="77777777" w:rsidR="00CB4B92" w:rsidRDefault="00CB4B92" w:rsidP="00CB4B92">
      <w:pPr>
        <w:spacing w:line="240" w:lineRule="auto"/>
        <w:rPr>
          <w:rFonts w:cs="Times New Roman"/>
          <w:b/>
        </w:rPr>
      </w:pPr>
    </w:p>
    <w:p w14:paraId="0C36F4CF" w14:textId="77777777" w:rsidR="00CB4B92" w:rsidRPr="00010DA4" w:rsidRDefault="00CB4B92" w:rsidP="00CB4B92">
      <w:pPr>
        <w:spacing w:line="240" w:lineRule="auto"/>
        <w:rPr>
          <w:rFonts w:cs="Times New Roman"/>
          <w:b/>
        </w:rPr>
      </w:pPr>
      <w:r w:rsidRPr="00010DA4">
        <w:rPr>
          <w:rFonts w:cs="Times New Roman"/>
          <w:b/>
        </w:rPr>
        <w:t>Jméno a příjmení:</w:t>
      </w:r>
      <w:r>
        <w:rPr>
          <w:rFonts w:cs="Times New Roman"/>
          <w:b/>
        </w:rPr>
        <w:tab/>
      </w:r>
      <w:r w:rsidRPr="002C4134">
        <w:rPr>
          <w:rFonts w:cs="Times New Roman"/>
        </w:rPr>
        <w:t>………………………………………………………</w:t>
      </w:r>
    </w:p>
    <w:p w14:paraId="335A5495" w14:textId="77777777" w:rsidR="00CB4B92" w:rsidRDefault="00CB4B92" w:rsidP="00CB4B92">
      <w:pPr>
        <w:spacing w:line="240" w:lineRule="auto"/>
        <w:rPr>
          <w:rFonts w:cs="Times New Roman"/>
          <w:b/>
        </w:rPr>
      </w:pPr>
    </w:p>
    <w:p w14:paraId="2B6BB87D" w14:textId="77777777" w:rsidR="00CB4B92" w:rsidRPr="00010DA4" w:rsidRDefault="00CB4B92" w:rsidP="00CB4B92">
      <w:pPr>
        <w:spacing w:line="240" w:lineRule="auto"/>
        <w:rPr>
          <w:rFonts w:cs="Times New Roman"/>
          <w:b/>
        </w:rPr>
      </w:pPr>
      <w:r w:rsidRPr="00010DA4">
        <w:rPr>
          <w:rFonts w:cs="Times New Roman"/>
          <w:b/>
        </w:rPr>
        <w:t>Mobil:</w:t>
      </w:r>
      <w:r>
        <w:rPr>
          <w:rFonts w:cs="Times New Roman"/>
          <w:b/>
        </w:rPr>
        <w:tab/>
      </w:r>
      <w:r>
        <w:rPr>
          <w:rFonts w:cs="Times New Roman"/>
          <w:b/>
        </w:rPr>
        <w:tab/>
      </w:r>
      <w:r>
        <w:rPr>
          <w:rFonts w:cs="Times New Roman"/>
          <w:b/>
        </w:rPr>
        <w:tab/>
      </w:r>
      <w:r w:rsidRPr="002C4134">
        <w:rPr>
          <w:rFonts w:cs="Times New Roman"/>
        </w:rPr>
        <w:t>………………………………………………………</w:t>
      </w:r>
    </w:p>
    <w:p w14:paraId="5E915D83" w14:textId="77777777" w:rsidR="00CB4B92" w:rsidRDefault="00CB4B92" w:rsidP="00CB4B92">
      <w:pPr>
        <w:spacing w:line="240" w:lineRule="auto"/>
        <w:rPr>
          <w:rFonts w:cs="Times New Roman"/>
          <w:b/>
        </w:rPr>
      </w:pPr>
    </w:p>
    <w:p w14:paraId="09BD5D15" w14:textId="77777777" w:rsidR="00CB4B92" w:rsidRPr="00010DA4" w:rsidRDefault="00CB4B92" w:rsidP="00CB4B92">
      <w:pPr>
        <w:spacing w:line="240" w:lineRule="auto"/>
        <w:rPr>
          <w:rFonts w:cs="Times New Roman"/>
          <w:b/>
        </w:rPr>
      </w:pPr>
      <w:r w:rsidRPr="00010DA4">
        <w:rPr>
          <w:rFonts w:cs="Times New Roman"/>
          <w:b/>
        </w:rPr>
        <w:t>e-mail:</w:t>
      </w:r>
      <w:r>
        <w:rPr>
          <w:rFonts w:cs="Times New Roman"/>
          <w:b/>
        </w:rPr>
        <w:tab/>
      </w:r>
      <w:r>
        <w:rPr>
          <w:rFonts w:cs="Times New Roman"/>
          <w:b/>
        </w:rPr>
        <w:tab/>
      </w:r>
      <w:r>
        <w:rPr>
          <w:rFonts w:cs="Times New Roman"/>
          <w:b/>
        </w:rPr>
        <w:tab/>
      </w:r>
      <w:r w:rsidRPr="002C4134">
        <w:rPr>
          <w:rFonts w:cs="Times New Roman"/>
        </w:rPr>
        <w:t>………………………………………………………</w:t>
      </w:r>
    </w:p>
    <w:p w14:paraId="40A8B716" w14:textId="77777777" w:rsidR="00CB4B92" w:rsidRPr="00010DA4" w:rsidRDefault="00CB4B92" w:rsidP="00CB4B92">
      <w:pPr>
        <w:spacing w:line="240" w:lineRule="auto"/>
        <w:rPr>
          <w:rFonts w:cs="Times New Roman"/>
          <w:b/>
        </w:rPr>
      </w:pPr>
      <w:r w:rsidRPr="00010DA4">
        <w:rPr>
          <w:rFonts w:cs="Times New Roman"/>
          <w:b/>
        </w:rPr>
        <w:t xml:space="preserve">Přes níže uvedený e-mail zhotovitele bude </w:t>
      </w:r>
      <w:r>
        <w:rPr>
          <w:rFonts w:cs="Times New Roman"/>
          <w:b/>
        </w:rPr>
        <w:t xml:space="preserve">koordinátor </w:t>
      </w:r>
      <w:r w:rsidRPr="00010DA4">
        <w:rPr>
          <w:rFonts w:cs="Times New Roman"/>
          <w:b/>
        </w:rPr>
        <w:t>BOZP</w:t>
      </w:r>
      <w:r>
        <w:rPr>
          <w:rFonts w:cs="Times New Roman"/>
          <w:b/>
        </w:rPr>
        <w:t xml:space="preserve"> zasílat zápisy z kontroly BOZP, KDkoo, případně aktualizaci Plánu BOZP, a budou tak prokazatelně doručeny zhotoviteli.</w:t>
      </w:r>
    </w:p>
    <w:p w14:paraId="23849345" w14:textId="77777777" w:rsidR="00CB4B92" w:rsidRPr="00010DA4" w:rsidRDefault="00CB4B92" w:rsidP="00CB4B92">
      <w:pPr>
        <w:spacing w:line="240" w:lineRule="auto"/>
        <w:rPr>
          <w:rFonts w:cs="Times New Roman"/>
          <w:b/>
        </w:rPr>
      </w:pPr>
      <w:r w:rsidRPr="00010DA4">
        <w:rPr>
          <w:rFonts w:cs="Times New Roman"/>
          <w:b/>
        </w:rPr>
        <w:t xml:space="preserve">Datum prohlášení zhotovitele a seznámení s plánem BOZP: </w:t>
      </w:r>
      <w:r>
        <w:rPr>
          <w:rFonts w:cs="Times New Roman"/>
          <w:b/>
        </w:rPr>
        <w:tab/>
      </w:r>
      <w:r w:rsidRPr="00A902F5">
        <w:rPr>
          <w:rFonts w:cs="Times New Roman"/>
        </w:rPr>
        <w:t>…………………...</w:t>
      </w:r>
    </w:p>
    <w:p w14:paraId="30129476" w14:textId="77777777" w:rsidR="00CB4B92" w:rsidRPr="00010DA4" w:rsidRDefault="00CB4B92" w:rsidP="00CB4B92">
      <w:pPr>
        <w:spacing w:line="240" w:lineRule="auto"/>
        <w:rPr>
          <w:rFonts w:cs="Times New Roman"/>
          <w:b/>
        </w:rPr>
      </w:pPr>
      <w:r w:rsidRPr="00010DA4">
        <w:rPr>
          <w:rFonts w:cs="Times New Roman"/>
          <w:b/>
        </w:rPr>
        <w:t>Za zhotovitele:</w:t>
      </w:r>
      <w:r>
        <w:rPr>
          <w:rFonts w:cs="Times New Roman"/>
          <w:b/>
        </w:rPr>
        <w:tab/>
      </w:r>
    </w:p>
    <w:p w14:paraId="53D636E7" w14:textId="77777777" w:rsidR="00CB4B92" w:rsidRDefault="00CB4B92" w:rsidP="00CB4B92">
      <w:pPr>
        <w:spacing w:line="240" w:lineRule="auto"/>
        <w:rPr>
          <w:rFonts w:cs="Times New Roman"/>
          <w:b/>
        </w:rPr>
      </w:pPr>
    </w:p>
    <w:p w14:paraId="5C05130F" w14:textId="77777777" w:rsidR="00CB4B92" w:rsidRPr="00010DA4" w:rsidRDefault="00CB4B92" w:rsidP="00CB4B92">
      <w:pPr>
        <w:spacing w:line="240" w:lineRule="auto"/>
        <w:rPr>
          <w:rFonts w:cs="Times New Roman"/>
          <w:b/>
        </w:rPr>
      </w:pPr>
      <w:r w:rsidRPr="00010DA4">
        <w:rPr>
          <w:rFonts w:cs="Times New Roman"/>
          <w:b/>
        </w:rPr>
        <w:t xml:space="preserve">Jméno, příjmení a podpis </w:t>
      </w:r>
      <w:r w:rsidRPr="00A902F5">
        <w:rPr>
          <w:rFonts w:cs="Times New Roman"/>
        </w:rPr>
        <w:t>…………………………………………………………….</w:t>
      </w:r>
    </w:p>
    <w:p w14:paraId="49B909CE" w14:textId="77777777" w:rsidR="00CB4B92" w:rsidRDefault="00CB4B92" w:rsidP="00CB4B92">
      <w:pPr>
        <w:spacing w:line="240" w:lineRule="auto"/>
        <w:rPr>
          <w:rFonts w:cs="Times New Roman"/>
          <w:b/>
        </w:rPr>
      </w:pPr>
    </w:p>
    <w:p w14:paraId="5AB9F821" w14:textId="77777777" w:rsidR="00CB4B92" w:rsidRPr="00010DA4" w:rsidRDefault="00CB4B92" w:rsidP="00CB4B92">
      <w:pPr>
        <w:spacing w:line="240" w:lineRule="auto"/>
        <w:rPr>
          <w:rFonts w:cs="Times New Roman"/>
          <w:b/>
        </w:rPr>
      </w:pPr>
      <w:r w:rsidRPr="00010DA4">
        <w:rPr>
          <w:rFonts w:cs="Times New Roman"/>
          <w:b/>
        </w:rPr>
        <w:t>Za koordinátora BOZP ve fázi realizace stavby, který dokumenty převzal:</w:t>
      </w:r>
    </w:p>
    <w:p w14:paraId="2B70F117" w14:textId="77777777" w:rsidR="00CB4B92" w:rsidRDefault="00CB4B92" w:rsidP="00CB4B92">
      <w:pPr>
        <w:spacing w:line="240" w:lineRule="auto"/>
        <w:rPr>
          <w:rFonts w:cs="Times New Roman"/>
          <w:b/>
        </w:rPr>
      </w:pPr>
    </w:p>
    <w:p w14:paraId="26DDD6CC" w14:textId="77777777" w:rsidR="00CB4B92" w:rsidRPr="00010DA4" w:rsidRDefault="00CB4B92" w:rsidP="00CB4B92">
      <w:pPr>
        <w:spacing w:line="240" w:lineRule="auto"/>
        <w:rPr>
          <w:rFonts w:cs="Times New Roman"/>
          <w:b/>
        </w:rPr>
      </w:pPr>
      <w:r w:rsidRPr="00010DA4">
        <w:rPr>
          <w:rFonts w:cs="Times New Roman"/>
          <w:b/>
        </w:rPr>
        <w:t>Jméno a příjmení:</w:t>
      </w:r>
      <w:r>
        <w:rPr>
          <w:rFonts w:cs="Times New Roman"/>
          <w:b/>
        </w:rPr>
        <w:tab/>
      </w:r>
      <w:r w:rsidRPr="00A902F5">
        <w:rPr>
          <w:rFonts w:cs="Times New Roman"/>
        </w:rPr>
        <w:t>……………………………………………………</w:t>
      </w:r>
    </w:p>
    <w:p w14:paraId="278628FA" w14:textId="77777777" w:rsidR="00CB4B92" w:rsidRDefault="00CB4B92" w:rsidP="00CB4B92">
      <w:pPr>
        <w:spacing w:line="240" w:lineRule="auto"/>
        <w:rPr>
          <w:rFonts w:cs="Times New Roman"/>
          <w:b/>
        </w:rPr>
      </w:pPr>
    </w:p>
    <w:p w14:paraId="60DEC2A1" w14:textId="77777777" w:rsidR="00CB4B92" w:rsidRPr="00010DA4" w:rsidRDefault="00CB4B92" w:rsidP="00CB4B92">
      <w:pPr>
        <w:spacing w:line="240" w:lineRule="auto"/>
        <w:rPr>
          <w:rFonts w:cs="Times New Roman"/>
          <w:b/>
        </w:rPr>
      </w:pPr>
      <w:r w:rsidRPr="00010DA4">
        <w:rPr>
          <w:rFonts w:cs="Times New Roman"/>
          <w:b/>
        </w:rPr>
        <w:t>Mobil:</w:t>
      </w:r>
      <w:r>
        <w:rPr>
          <w:rFonts w:cs="Times New Roman"/>
          <w:b/>
        </w:rPr>
        <w:tab/>
      </w:r>
      <w:r>
        <w:rPr>
          <w:rFonts w:cs="Times New Roman"/>
          <w:b/>
        </w:rPr>
        <w:tab/>
      </w:r>
      <w:r>
        <w:rPr>
          <w:rFonts w:cs="Times New Roman"/>
          <w:b/>
        </w:rPr>
        <w:tab/>
      </w:r>
      <w:r w:rsidRPr="00A902F5">
        <w:rPr>
          <w:rFonts w:cs="Times New Roman"/>
        </w:rPr>
        <w:t>……………………………………………………</w:t>
      </w:r>
    </w:p>
    <w:p w14:paraId="5CDD8316" w14:textId="77777777" w:rsidR="00CB4B92" w:rsidRDefault="00CB4B92" w:rsidP="00CB4B92">
      <w:pPr>
        <w:spacing w:line="240" w:lineRule="auto"/>
        <w:rPr>
          <w:rFonts w:cs="Times New Roman"/>
          <w:b/>
        </w:rPr>
      </w:pPr>
    </w:p>
    <w:p w14:paraId="38FAD2B6" w14:textId="77777777" w:rsidR="00CB4B92" w:rsidRPr="00010DA4" w:rsidRDefault="00CB4B92" w:rsidP="00CB4B92">
      <w:pPr>
        <w:spacing w:line="240" w:lineRule="auto"/>
        <w:rPr>
          <w:rFonts w:cs="Times New Roman"/>
          <w:b/>
        </w:rPr>
      </w:pPr>
      <w:r w:rsidRPr="00010DA4">
        <w:rPr>
          <w:rFonts w:cs="Times New Roman"/>
          <w:b/>
        </w:rPr>
        <w:t>e-mail:</w:t>
      </w:r>
      <w:r>
        <w:rPr>
          <w:rFonts w:cs="Times New Roman"/>
          <w:b/>
        </w:rPr>
        <w:tab/>
      </w:r>
      <w:r>
        <w:rPr>
          <w:rFonts w:cs="Times New Roman"/>
          <w:b/>
        </w:rPr>
        <w:tab/>
      </w:r>
      <w:r>
        <w:rPr>
          <w:rFonts w:cs="Times New Roman"/>
          <w:b/>
        </w:rPr>
        <w:tab/>
      </w:r>
      <w:r w:rsidRPr="00A902F5">
        <w:rPr>
          <w:rFonts w:cs="Times New Roman"/>
        </w:rPr>
        <w:t>……………………………………………………</w:t>
      </w:r>
    </w:p>
    <w:p w14:paraId="0972634B" w14:textId="77777777" w:rsidR="00CB4B92" w:rsidRDefault="00CB4B92" w:rsidP="00CB4B92">
      <w:pPr>
        <w:spacing w:line="240" w:lineRule="auto"/>
        <w:rPr>
          <w:rFonts w:cs="Times New Roman"/>
          <w:b/>
        </w:rPr>
      </w:pPr>
    </w:p>
    <w:p w14:paraId="0457D931" w14:textId="77777777" w:rsidR="00CB4B92" w:rsidRDefault="00CB4B92" w:rsidP="00CB4B92">
      <w:pPr>
        <w:spacing w:line="276" w:lineRule="auto"/>
      </w:pPr>
      <w:r>
        <w:rPr>
          <w:rFonts w:cs="Times New Roman"/>
          <w:b/>
        </w:rPr>
        <w:t>Podpis:</w:t>
      </w:r>
      <w:r>
        <w:rPr>
          <w:rFonts w:cs="Times New Roman"/>
          <w:b/>
        </w:rPr>
        <w:tab/>
      </w:r>
      <w:r>
        <w:rPr>
          <w:rFonts w:cs="Times New Roman"/>
          <w:b/>
        </w:rPr>
        <w:tab/>
      </w:r>
      <w:r w:rsidRPr="00A902F5">
        <w:rPr>
          <w:rFonts w:cs="Times New Roman"/>
        </w:rPr>
        <w:t>……………………………………………</w:t>
      </w:r>
    </w:p>
    <w:p w14:paraId="3933CEF8" w14:textId="77777777" w:rsidR="00CB4B92" w:rsidRDefault="00CB4B92" w:rsidP="00536F25">
      <w:pPr>
        <w:spacing w:line="276" w:lineRule="auto"/>
      </w:pPr>
    </w:p>
    <w:sectPr w:rsidR="00CB4B92" w:rsidSect="0033747D">
      <w:pgSz w:w="11907" w:h="16839" w:code="9"/>
      <w:pgMar w:top="1418" w:right="1134" w:bottom="1418" w:left="1134" w:header="709" w:footer="709" w:gutter="567"/>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682EA9E" w14:textId="77777777" w:rsidR="0051012B" w:rsidRDefault="0051012B" w:rsidP="003C5228">
      <w:pPr>
        <w:spacing w:before="0" w:line="240" w:lineRule="auto"/>
      </w:pPr>
      <w:r>
        <w:separator/>
      </w:r>
    </w:p>
  </w:endnote>
  <w:endnote w:type="continuationSeparator" w:id="0">
    <w:p w14:paraId="3719FE15" w14:textId="77777777" w:rsidR="0051012B" w:rsidRDefault="0051012B" w:rsidP="003C5228">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231198153"/>
      <w:docPartObj>
        <w:docPartGallery w:val="Page Numbers (Bottom of Page)"/>
        <w:docPartUnique/>
      </w:docPartObj>
    </w:sdtPr>
    <w:sdtEndPr>
      <w:rPr>
        <w:noProof/>
      </w:rPr>
    </w:sdtEndPr>
    <w:sdtContent>
      <w:p w14:paraId="1F79D4A2" w14:textId="77777777" w:rsidR="0066560A" w:rsidRDefault="0066560A" w:rsidP="003C5228">
        <w:pPr>
          <w:pStyle w:val="Zpat"/>
          <w:jc w:val="center"/>
        </w:pPr>
        <w:r>
          <w:fldChar w:fldCharType="begin"/>
        </w:r>
        <w:r>
          <w:instrText xml:space="preserve"> PAGE   \* MERGEFORMAT </w:instrText>
        </w:r>
        <w:r>
          <w:fldChar w:fldCharType="separate"/>
        </w:r>
        <w:r w:rsidR="00C715C8">
          <w:rPr>
            <w:noProof/>
          </w:rPr>
          <w:t>4</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D1D15EF" w14:textId="77777777" w:rsidR="0051012B" w:rsidRDefault="0051012B" w:rsidP="00640376">
      <w:pPr>
        <w:spacing w:before="0" w:line="240" w:lineRule="auto"/>
        <w:ind w:firstLine="0"/>
      </w:pPr>
      <w:r>
        <w:separator/>
      </w:r>
    </w:p>
  </w:footnote>
  <w:footnote w:type="continuationSeparator" w:id="0">
    <w:p w14:paraId="19CD37C4" w14:textId="77777777" w:rsidR="0051012B" w:rsidRDefault="0051012B" w:rsidP="003C5228">
      <w:pPr>
        <w:spacing w:before="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E809F5"/>
    <w:multiLevelType w:val="hybridMultilevel"/>
    <w:tmpl w:val="00D2D1A2"/>
    <w:lvl w:ilvl="0" w:tplc="EF345756">
      <w:start w:val="3"/>
      <w:numFmt w:val="bullet"/>
      <w:lvlText w:val="-"/>
      <w:lvlJc w:val="left"/>
      <w:pPr>
        <w:tabs>
          <w:tab w:val="num" w:pos="360"/>
        </w:tabs>
        <w:ind w:left="360" w:hanging="360"/>
      </w:pPr>
      <w:rPr>
        <w:rFonts w:ascii="Times New Roman" w:eastAsia="Times New Roman" w:hAnsi="Times New Roman" w:hint="default"/>
      </w:rPr>
    </w:lvl>
    <w:lvl w:ilvl="1" w:tplc="04050003">
      <w:start w:val="1"/>
      <w:numFmt w:val="bullet"/>
      <w:lvlText w:val="o"/>
      <w:lvlJc w:val="left"/>
      <w:pPr>
        <w:tabs>
          <w:tab w:val="num" w:pos="1080"/>
        </w:tabs>
        <w:ind w:left="1080" w:hanging="360"/>
      </w:pPr>
      <w:rPr>
        <w:rFonts w:ascii="Courier New" w:hAnsi="Courier New" w:hint="default"/>
      </w:rPr>
    </w:lvl>
    <w:lvl w:ilvl="2" w:tplc="04050005">
      <w:start w:val="1"/>
      <w:numFmt w:val="bullet"/>
      <w:lvlText w:val=""/>
      <w:lvlJc w:val="left"/>
      <w:pPr>
        <w:tabs>
          <w:tab w:val="num" w:pos="1800"/>
        </w:tabs>
        <w:ind w:left="1800" w:hanging="360"/>
      </w:pPr>
      <w:rPr>
        <w:rFonts w:ascii="Wingdings" w:hAnsi="Wingdings" w:hint="default"/>
      </w:rPr>
    </w:lvl>
    <w:lvl w:ilvl="3" w:tplc="04050001">
      <w:start w:val="1"/>
      <w:numFmt w:val="bullet"/>
      <w:lvlText w:val=""/>
      <w:lvlJc w:val="left"/>
      <w:pPr>
        <w:tabs>
          <w:tab w:val="num" w:pos="2520"/>
        </w:tabs>
        <w:ind w:left="2520" w:hanging="360"/>
      </w:pPr>
      <w:rPr>
        <w:rFonts w:ascii="Symbol" w:hAnsi="Symbol" w:hint="default"/>
      </w:rPr>
    </w:lvl>
    <w:lvl w:ilvl="4" w:tplc="04050003">
      <w:start w:val="1"/>
      <w:numFmt w:val="bullet"/>
      <w:lvlText w:val="o"/>
      <w:lvlJc w:val="left"/>
      <w:pPr>
        <w:tabs>
          <w:tab w:val="num" w:pos="3240"/>
        </w:tabs>
        <w:ind w:left="3240" w:hanging="360"/>
      </w:pPr>
      <w:rPr>
        <w:rFonts w:ascii="Courier New" w:hAnsi="Courier New" w:hint="default"/>
      </w:rPr>
    </w:lvl>
    <w:lvl w:ilvl="5" w:tplc="04050005">
      <w:start w:val="1"/>
      <w:numFmt w:val="bullet"/>
      <w:lvlText w:val=""/>
      <w:lvlJc w:val="left"/>
      <w:pPr>
        <w:tabs>
          <w:tab w:val="num" w:pos="3960"/>
        </w:tabs>
        <w:ind w:left="3960" w:hanging="360"/>
      </w:pPr>
      <w:rPr>
        <w:rFonts w:ascii="Wingdings" w:hAnsi="Wingdings" w:hint="default"/>
      </w:rPr>
    </w:lvl>
    <w:lvl w:ilvl="6" w:tplc="04050001">
      <w:start w:val="1"/>
      <w:numFmt w:val="bullet"/>
      <w:lvlText w:val=""/>
      <w:lvlJc w:val="left"/>
      <w:pPr>
        <w:tabs>
          <w:tab w:val="num" w:pos="4680"/>
        </w:tabs>
        <w:ind w:left="4680" w:hanging="360"/>
      </w:pPr>
      <w:rPr>
        <w:rFonts w:ascii="Symbol" w:hAnsi="Symbol" w:hint="default"/>
      </w:rPr>
    </w:lvl>
    <w:lvl w:ilvl="7" w:tplc="04050003">
      <w:start w:val="1"/>
      <w:numFmt w:val="bullet"/>
      <w:lvlText w:val="o"/>
      <w:lvlJc w:val="left"/>
      <w:pPr>
        <w:tabs>
          <w:tab w:val="num" w:pos="5400"/>
        </w:tabs>
        <w:ind w:left="5400" w:hanging="360"/>
      </w:pPr>
      <w:rPr>
        <w:rFonts w:ascii="Courier New" w:hAnsi="Courier New" w:hint="default"/>
      </w:rPr>
    </w:lvl>
    <w:lvl w:ilvl="8" w:tplc="04050005">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BEF02CC"/>
    <w:multiLevelType w:val="multilevel"/>
    <w:tmpl w:val="A432A372"/>
    <w:styleLink w:val="SIkapitoly"/>
    <w:lvl w:ilvl="0">
      <w:start w:val="1"/>
      <w:numFmt w:val="decimal"/>
      <w:pStyle w:val="Nadpis1"/>
      <w:lvlText w:val="%1"/>
      <w:lvlJc w:val="left"/>
      <w:pPr>
        <w:ind w:left="709" w:hanging="709"/>
      </w:pPr>
      <w:rPr>
        <w:rFonts w:hint="default"/>
      </w:rPr>
    </w:lvl>
    <w:lvl w:ilvl="1">
      <w:start w:val="1"/>
      <w:numFmt w:val="decimal"/>
      <w:lvlText w:val="%1.%2"/>
      <w:lvlJc w:val="left"/>
      <w:pPr>
        <w:ind w:left="709" w:hanging="709"/>
      </w:pPr>
      <w:rPr>
        <w:rFonts w:hint="default"/>
      </w:rPr>
    </w:lvl>
    <w:lvl w:ilvl="2">
      <w:numFmt w:val="bullet"/>
      <w:lvlText w:val="-"/>
      <w:lvlJc w:val="left"/>
      <w:pPr>
        <w:ind w:left="360" w:hanging="360"/>
      </w:pPr>
      <w:rPr>
        <w:rFonts w:ascii="Times New Roman" w:eastAsiaTheme="minorHAnsi" w:hAnsi="Times New Roman" w:cs="Times New Roman" w:hint="default"/>
      </w:rPr>
    </w:lvl>
    <w:lvl w:ilvl="3">
      <w:start w:val="1"/>
      <w:numFmt w:val="none"/>
      <w:pStyle w:val="Nadpis4"/>
      <w:suff w:val="nothing"/>
      <w:lvlText w:val=""/>
      <w:lvlJc w:val="left"/>
      <w:pPr>
        <w:ind w:left="0" w:firstLine="0"/>
      </w:pPr>
      <w:rPr>
        <w:rFonts w:hint="default"/>
      </w:rPr>
    </w:lvl>
    <w:lvl w:ilvl="4">
      <w:numFmt w:val="bullet"/>
      <w:lvlText w:val="-"/>
      <w:lvlJc w:val="left"/>
      <w:pPr>
        <w:ind w:left="360" w:hanging="360"/>
      </w:pPr>
      <w:rPr>
        <w:rFonts w:ascii="Times New Roman" w:eastAsiaTheme="minorHAnsi" w:hAnsi="Times New Roman" w:cs="Times New Roman" w:hint="default"/>
      </w:rPr>
    </w:lvl>
    <w:lvl w:ilvl="5">
      <w:numFmt w:val="bullet"/>
      <w:lvlText w:val="-"/>
      <w:lvlJc w:val="left"/>
      <w:pPr>
        <w:ind w:left="360" w:hanging="360"/>
      </w:pPr>
      <w:rPr>
        <w:rFonts w:ascii="Times New Roman" w:eastAsiaTheme="minorHAnsi" w:hAnsi="Times New Roman" w:cs="Times New Roman" w:hint="default"/>
      </w:rPr>
    </w:lvl>
    <w:lvl w:ilvl="6">
      <w:start w:val="1"/>
      <w:numFmt w:val="none"/>
      <w:lvlText w:val="%7"/>
      <w:lvlJc w:val="left"/>
      <w:pPr>
        <w:ind w:left="0" w:firstLine="0"/>
      </w:pPr>
      <w:rPr>
        <w:rFonts w:hint="default"/>
      </w:rPr>
    </w:lvl>
    <w:lvl w:ilvl="7">
      <w:start w:val="1"/>
      <w:numFmt w:val="none"/>
      <w:lvlText w:val="%8"/>
      <w:lvlJc w:val="left"/>
      <w:pPr>
        <w:ind w:left="0" w:firstLine="0"/>
      </w:pPr>
      <w:rPr>
        <w:rFonts w:hint="default"/>
      </w:rPr>
    </w:lvl>
    <w:lvl w:ilvl="8">
      <w:start w:val="1"/>
      <w:numFmt w:val="none"/>
      <w:lvlText w:val="%9"/>
      <w:lvlJc w:val="left"/>
      <w:pPr>
        <w:ind w:left="0" w:firstLine="0"/>
      </w:pPr>
      <w:rPr>
        <w:rFonts w:hint="default"/>
      </w:rPr>
    </w:lvl>
  </w:abstractNum>
  <w:abstractNum w:abstractNumId="2" w15:restartNumberingAfterBreak="0">
    <w:nsid w:val="0C123C07"/>
    <w:multiLevelType w:val="hybridMultilevel"/>
    <w:tmpl w:val="35069FEC"/>
    <w:lvl w:ilvl="0" w:tplc="04050017">
      <w:start w:val="1"/>
      <w:numFmt w:val="lowerLetter"/>
      <w:lvlText w:val="%1)"/>
      <w:lvlJc w:val="left"/>
      <w:pPr>
        <w:tabs>
          <w:tab w:val="num" w:pos="1080"/>
        </w:tabs>
        <w:ind w:left="1080" w:hanging="360"/>
      </w:pPr>
      <w:rPr>
        <w:rFonts w:cs="Times New Roman"/>
      </w:rPr>
    </w:lvl>
    <w:lvl w:ilvl="1" w:tplc="BD6C8FFC">
      <w:start w:val="4"/>
      <w:numFmt w:val="decimal"/>
      <w:lvlText w:val="%2."/>
      <w:lvlJc w:val="left"/>
      <w:pPr>
        <w:tabs>
          <w:tab w:val="num" w:pos="1800"/>
        </w:tabs>
        <w:ind w:left="1800" w:hanging="360"/>
      </w:pPr>
      <w:rPr>
        <w:rFonts w:cs="Times New Roman" w:hint="default"/>
      </w:rPr>
    </w:lvl>
    <w:lvl w:ilvl="2" w:tplc="0405001B">
      <w:start w:val="1"/>
      <w:numFmt w:val="lowerRoman"/>
      <w:lvlText w:val="%3."/>
      <w:lvlJc w:val="right"/>
      <w:pPr>
        <w:tabs>
          <w:tab w:val="num" w:pos="2520"/>
        </w:tabs>
        <w:ind w:left="2520" w:hanging="180"/>
      </w:pPr>
      <w:rPr>
        <w:rFonts w:cs="Times New Roman"/>
      </w:rPr>
    </w:lvl>
    <w:lvl w:ilvl="3" w:tplc="0405000F">
      <w:start w:val="1"/>
      <w:numFmt w:val="decimal"/>
      <w:lvlText w:val="%4."/>
      <w:lvlJc w:val="left"/>
      <w:pPr>
        <w:tabs>
          <w:tab w:val="num" w:pos="3240"/>
        </w:tabs>
        <w:ind w:left="3240" w:hanging="360"/>
      </w:pPr>
      <w:rPr>
        <w:rFonts w:cs="Times New Roman"/>
      </w:rPr>
    </w:lvl>
    <w:lvl w:ilvl="4" w:tplc="04050019">
      <w:start w:val="1"/>
      <w:numFmt w:val="lowerLetter"/>
      <w:lvlText w:val="%5."/>
      <w:lvlJc w:val="left"/>
      <w:pPr>
        <w:tabs>
          <w:tab w:val="num" w:pos="3960"/>
        </w:tabs>
        <w:ind w:left="3960" w:hanging="360"/>
      </w:pPr>
      <w:rPr>
        <w:rFonts w:cs="Times New Roman"/>
      </w:rPr>
    </w:lvl>
    <w:lvl w:ilvl="5" w:tplc="0405001B">
      <w:start w:val="1"/>
      <w:numFmt w:val="lowerRoman"/>
      <w:lvlText w:val="%6."/>
      <w:lvlJc w:val="right"/>
      <w:pPr>
        <w:tabs>
          <w:tab w:val="num" w:pos="4680"/>
        </w:tabs>
        <w:ind w:left="4680" w:hanging="180"/>
      </w:pPr>
      <w:rPr>
        <w:rFonts w:cs="Times New Roman"/>
      </w:rPr>
    </w:lvl>
    <w:lvl w:ilvl="6" w:tplc="0405000F">
      <w:start w:val="1"/>
      <w:numFmt w:val="decimal"/>
      <w:lvlText w:val="%7."/>
      <w:lvlJc w:val="left"/>
      <w:pPr>
        <w:tabs>
          <w:tab w:val="num" w:pos="5400"/>
        </w:tabs>
        <w:ind w:left="5400" w:hanging="360"/>
      </w:pPr>
      <w:rPr>
        <w:rFonts w:cs="Times New Roman"/>
      </w:rPr>
    </w:lvl>
    <w:lvl w:ilvl="7" w:tplc="04050019">
      <w:start w:val="1"/>
      <w:numFmt w:val="lowerLetter"/>
      <w:lvlText w:val="%8."/>
      <w:lvlJc w:val="left"/>
      <w:pPr>
        <w:tabs>
          <w:tab w:val="num" w:pos="6120"/>
        </w:tabs>
        <w:ind w:left="6120" w:hanging="360"/>
      </w:pPr>
      <w:rPr>
        <w:rFonts w:cs="Times New Roman"/>
      </w:rPr>
    </w:lvl>
    <w:lvl w:ilvl="8" w:tplc="0405001B">
      <w:start w:val="1"/>
      <w:numFmt w:val="lowerRoman"/>
      <w:lvlText w:val="%9."/>
      <w:lvlJc w:val="right"/>
      <w:pPr>
        <w:tabs>
          <w:tab w:val="num" w:pos="6840"/>
        </w:tabs>
        <w:ind w:left="6840" w:hanging="180"/>
      </w:pPr>
      <w:rPr>
        <w:rFonts w:cs="Times New Roman"/>
      </w:rPr>
    </w:lvl>
  </w:abstractNum>
  <w:abstractNum w:abstractNumId="3" w15:restartNumberingAfterBreak="0">
    <w:nsid w:val="0E464442"/>
    <w:multiLevelType w:val="hybridMultilevel"/>
    <w:tmpl w:val="35544FB4"/>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4" w15:restartNumberingAfterBreak="0">
    <w:nsid w:val="17EE4DD4"/>
    <w:multiLevelType w:val="hybridMultilevel"/>
    <w:tmpl w:val="1C4E485A"/>
    <w:lvl w:ilvl="0" w:tplc="95F66286">
      <w:start w:val="1"/>
      <w:numFmt w:val="decimal"/>
      <w:pStyle w:val="Nadpis2"/>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A641B87"/>
    <w:multiLevelType w:val="hybridMultilevel"/>
    <w:tmpl w:val="8626EF40"/>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6" w15:restartNumberingAfterBreak="0">
    <w:nsid w:val="1CD250E8"/>
    <w:multiLevelType w:val="hybridMultilevel"/>
    <w:tmpl w:val="A82C24E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 w15:restartNumberingAfterBreak="0">
    <w:nsid w:val="1DCF43C8"/>
    <w:multiLevelType w:val="hybridMultilevel"/>
    <w:tmpl w:val="A05C74BA"/>
    <w:lvl w:ilvl="0" w:tplc="04050017">
      <w:start w:val="1"/>
      <w:numFmt w:val="lowerLetter"/>
      <w:lvlText w:val="%1)"/>
      <w:lvlJc w:val="left"/>
      <w:pPr>
        <w:tabs>
          <w:tab w:val="num" w:pos="720"/>
        </w:tabs>
        <w:ind w:left="720" w:hanging="360"/>
      </w:pPr>
      <w:rPr>
        <w:rFonts w:cs="Times New Roman" w:hint="default"/>
      </w:rPr>
    </w:lvl>
    <w:lvl w:ilvl="1" w:tplc="04050019">
      <w:start w:val="1"/>
      <w:numFmt w:val="lowerLetter"/>
      <w:lvlText w:val="%2."/>
      <w:lvlJc w:val="left"/>
      <w:pPr>
        <w:tabs>
          <w:tab w:val="num" w:pos="1440"/>
        </w:tabs>
        <w:ind w:left="1440" w:hanging="360"/>
      </w:pPr>
      <w:rPr>
        <w:rFonts w:cs="Times New Roman"/>
      </w:rPr>
    </w:lvl>
    <w:lvl w:ilvl="2" w:tplc="0405001B">
      <w:start w:val="1"/>
      <w:numFmt w:val="lowerRoman"/>
      <w:lvlText w:val="%3."/>
      <w:lvlJc w:val="right"/>
      <w:pPr>
        <w:tabs>
          <w:tab w:val="num" w:pos="2160"/>
        </w:tabs>
        <w:ind w:left="2160" w:hanging="180"/>
      </w:pPr>
      <w:rPr>
        <w:rFonts w:cs="Times New Roman"/>
      </w:rPr>
    </w:lvl>
    <w:lvl w:ilvl="3" w:tplc="0405000F">
      <w:start w:val="1"/>
      <w:numFmt w:val="decimal"/>
      <w:lvlText w:val="%4."/>
      <w:lvlJc w:val="left"/>
      <w:pPr>
        <w:tabs>
          <w:tab w:val="num" w:pos="2880"/>
        </w:tabs>
        <w:ind w:left="2880" w:hanging="360"/>
      </w:pPr>
      <w:rPr>
        <w:rFonts w:cs="Times New Roman"/>
      </w:rPr>
    </w:lvl>
    <w:lvl w:ilvl="4" w:tplc="04050019">
      <w:start w:val="1"/>
      <w:numFmt w:val="lowerLetter"/>
      <w:lvlText w:val="%5."/>
      <w:lvlJc w:val="left"/>
      <w:pPr>
        <w:tabs>
          <w:tab w:val="num" w:pos="3600"/>
        </w:tabs>
        <w:ind w:left="3600" w:hanging="360"/>
      </w:pPr>
      <w:rPr>
        <w:rFonts w:cs="Times New Roman"/>
      </w:rPr>
    </w:lvl>
    <w:lvl w:ilvl="5" w:tplc="0405001B">
      <w:start w:val="1"/>
      <w:numFmt w:val="lowerRoman"/>
      <w:lvlText w:val="%6."/>
      <w:lvlJc w:val="right"/>
      <w:pPr>
        <w:tabs>
          <w:tab w:val="num" w:pos="4320"/>
        </w:tabs>
        <w:ind w:left="4320" w:hanging="180"/>
      </w:pPr>
      <w:rPr>
        <w:rFonts w:cs="Times New Roman"/>
      </w:rPr>
    </w:lvl>
    <w:lvl w:ilvl="6" w:tplc="0405000F">
      <w:start w:val="1"/>
      <w:numFmt w:val="decimal"/>
      <w:lvlText w:val="%7."/>
      <w:lvlJc w:val="left"/>
      <w:pPr>
        <w:tabs>
          <w:tab w:val="num" w:pos="5040"/>
        </w:tabs>
        <w:ind w:left="5040" w:hanging="360"/>
      </w:pPr>
      <w:rPr>
        <w:rFonts w:cs="Times New Roman"/>
      </w:rPr>
    </w:lvl>
    <w:lvl w:ilvl="7" w:tplc="04050019">
      <w:start w:val="1"/>
      <w:numFmt w:val="lowerLetter"/>
      <w:lvlText w:val="%8."/>
      <w:lvlJc w:val="left"/>
      <w:pPr>
        <w:tabs>
          <w:tab w:val="num" w:pos="5760"/>
        </w:tabs>
        <w:ind w:left="5760" w:hanging="360"/>
      </w:pPr>
      <w:rPr>
        <w:rFonts w:cs="Times New Roman"/>
      </w:rPr>
    </w:lvl>
    <w:lvl w:ilvl="8" w:tplc="0405001B">
      <w:start w:val="1"/>
      <w:numFmt w:val="lowerRoman"/>
      <w:lvlText w:val="%9."/>
      <w:lvlJc w:val="right"/>
      <w:pPr>
        <w:tabs>
          <w:tab w:val="num" w:pos="6480"/>
        </w:tabs>
        <w:ind w:left="6480" w:hanging="180"/>
      </w:pPr>
      <w:rPr>
        <w:rFonts w:cs="Times New Roman"/>
      </w:rPr>
    </w:lvl>
  </w:abstractNum>
  <w:abstractNum w:abstractNumId="8" w15:restartNumberingAfterBreak="0">
    <w:nsid w:val="1EF602CA"/>
    <w:multiLevelType w:val="hybridMultilevel"/>
    <w:tmpl w:val="8E443BA4"/>
    <w:lvl w:ilvl="0" w:tplc="04050017">
      <w:start w:val="1"/>
      <w:numFmt w:val="lowerLetter"/>
      <w:lvlText w:val="%1)"/>
      <w:lvlJc w:val="left"/>
      <w:pPr>
        <w:tabs>
          <w:tab w:val="num" w:pos="720"/>
        </w:tabs>
        <w:ind w:left="720" w:hanging="360"/>
      </w:pPr>
      <w:rPr>
        <w:rFonts w:cs="Times New Roman" w:hint="default"/>
      </w:rPr>
    </w:lvl>
    <w:lvl w:ilvl="1" w:tplc="04050019">
      <w:start w:val="1"/>
      <w:numFmt w:val="lowerLetter"/>
      <w:lvlText w:val="%2."/>
      <w:lvlJc w:val="left"/>
      <w:pPr>
        <w:tabs>
          <w:tab w:val="num" w:pos="1440"/>
        </w:tabs>
        <w:ind w:left="1440" w:hanging="360"/>
      </w:pPr>
      <w:rPr>
        <w:rFonts w:cs="Times New Roman"/>
      </w:rPr>
    </w:lvl>
    <w:lvl w:ilvl="2" w:tplc="0405001B">
      <w:start w:val="1"/>
      <w:numFmt w:val="lowerRoman"/>
      <w:lvlText w:val="%3."/>
      <w:lvlJc w:val="right"/>
      <w:pPr>
        <w:tabs>
          <w:tab w:val="num" w:pos="2160"/>
        </w:tabs>
        <w:ind w:left="2160" w:hanging="180"/>
      </w:pPr>
      <w:rPr>
        <w:rFonts w:cs="Times New Roman"/>
      </w:rPr>
    </w:lvl>
    <w:lvl w:ilvl="3" w:tplc="0405000F">
      <w:start w:val="1"/>
      <w:numFmt w:val="decimal"/>
      <w:lvlText w:val="%4."/>
      <w:lvlJc w:val="left"/>
      <w:pPr>
        <w:tabs>
          <w:tab w:val="num" w:pos="2880"/>
        </w:tabs>
        <w:ind w:left="2880" w:hanging="360"/>
      </w:pPr>
      <w:rPr>
        <w:rFonts w:cs="Times New Roman"/>
      </w:rPr>
    </w:lvl>
    <w:lvl w:ilvl="4" w:tplc="04050019">
      <w:start w:val="1"/>
      <w:numFmt w:val="lowerLetter"/>
      <w:lvlText w:val="%5."/>
      <w:lvlJc w:val="left"/>
      <w:pPr>
        <w:tabs>
          <w:tab w:val="num" w:pos="3600"/>
        </w:tabs>
        <w:ind w:left="3600" w:hanging="360"/>
      </w:pPr>
      <w:rPr>
        <w:rFonts w:cs="Times New Roman"/>
      </w:rPr>
    </w:lvl>
    <w:lvl w:ilvl="5" w:tplc="0405001B">
      <w:start w:val="1"/>
      <w:numFmt w:val="lowerRoman"/>
      <w:lvlText w:val="%6."/>
      <w:lvlJc w:val="right"/>
      <w:pPr>
        <w:tabs>
          <w:tab w:val="num" w:pos="4320"/>
        </w:tabs>
        <w:ind w:left="4320" w:hanging="180"/>
      </w:pPr>
      <w:rPr>
        <w:rFonts w:cs="Times New Roman"/>
      </w:rPr>
    </w:lvl>
    <w:lvl w:ilvl="6" w:tplc="0405000F">
      <w:start w:val="1"/>
      <w:numFmt w:val="decimal"/>
      <w:lvlText w:val="%7."/>
      <w:lvlJc w:val="left"/>
      <w:pPr>
        <w:tabs>
          <w:tab w:val="num" w:pos="5040"/>
        </w:tabs>
        <w:ind w:left="5040" w:hanging="360"/>
      </w:pPr>
      <w:rPr>
        <w:rFonts w:cs="Times New Roman"/>
      </w:rPr>
    </w:lvl>
    <w:lvl w:ilvl="7" w:tplc="04050019">
      <w:start w:val="1"/>
      <w:numFmt w:val="lowerLetter"/>
      <w:lvlText w:val="%8."/>
      <w:lvlJc w:val="left"/>
      <w:pPr>
        <w:tabs>
          <w:tab w:val="num" w:pos="5760"/>
        </w:tabs>
        <w:ind w:left="5760" w:hanging="360"/>
      </w:pPr>
      <w:rPr>
        <w:rFonts w:cs="Times New Roman"/>
      </w:rPr>
    </w:lvl>
    <w:lvl w:ilvl="8" w:tplc="0405001B">
      <w:start w:val="1"/>
      <w:numFmt w:val="lowerRoman"/>
      <w:lvlText w:val="%9."/>
      <w:lvlJc w:val="right"/>
      <w:pPr>
        <w:tabs>
          <w:tab w:val="num" w:pos="6480"/>
        </w:tabs>
        <w:ind w:left="6480" w:hanging="180"/>
      </w:pPr>
      <w:rPr>
        <w:rFonts w:cs="Times New Roman"/>
      </w:rPr>
    </w:lvl>
  </w:abstractNum>
  <w:abstractNum w:abstractNumId="9" w15:restartNumberingAfterBreak="0">
    <w:nsid w:val="333B1CC6"/>
    <w:multiLevelType w:val="hybridMultilevel"/>
    <w:tmpl w:val="403EDD50"/>
    <w:lvl w:ilvl="0" w:tplc="04050017">
      <w:start w:val="1"/>
      <w:numFmt w:val="lowerLetter"/>
      <w:lvlText w:val="%1)"/>
      <w:lvlJc w:val="left"/>
      <w:pPr>
        <w:tabs>
          <w:tab w:val="num" w:pos="720"/>
        </w:tabs>
        <w:ind w:left="720" w:hanging="360"/>
      </w:pPr>
      <w:rPr>
        <w:rFonts w:cs="Times New Roman" w:hint="default"/>
      </w:rPr>
    </w:lvl>
    <w:lvl w:ilvl="1" w:tplc="04050019">
      <w:start w:val="1"/>
      <w:numFmt w:val="lowerLetter"/>
      <w:lvlText w:val="%2."/>
      <w:lvlJc w:val="left"/>
      <w:pPr>
        <w:tabs>
          <w:tab w:val="num" w:pos="1440"/>
        </w:tabs>
        <w:ind w:left="1440" w:hanging="360"/>
      </w:pPr>
      <w:rPr>
        <w:rFonts w:cs="Times New Roman"/>
      </w:rPr>
    </w:lvl>
    <w:lvl w:ilvl="2" w:tplc="0405001B">
      <w:start w:val="1"/>
      <w:numFmt w:val="lowerRoman"/>
      <w:lvlText w:val="%3."/>
      <w:lvlJc w:val="right"/>
      <w:pPr>
        <w:tabs>
          <w:tab w:val="num" w:pos="2160"/>
        </w:tabs>
        <w:ind w:left="2160" w:hanging="180"/>
      </w:pPr>
      <w:rPr>
        <w:rFonts w:cs="Times New Roman"/>
      </w:rPr>
    </w:lvl>
    <w:lvl w:ilvl="3" w:tplc="0405000F">
      <w:start w:val="1"/>
      <w:numFmt w:val="decimal"/>
      <w:lvlText w:val="%4."/>
      <w:lvlJc w:val="left"/>
      <w:pPr>
        <w:tabs>
          <w:tab w:val="num" w:pos="2880"/>
        </w:tabs>
        <w:ind w:left="2880" w:hanging="360"/>
      </w:pPr>
      <w:rPr>
        <w:rFonts w:cs="Times New Roman"/>
      </w:rPr>
    </w:lvl>
    <w:lvl w:ilvl="4" w:tplc="04050019">
      <w:start w:val="1"/>
      <w:numFmt w:val="lowerLetter"/>
      <w:lvlText w:val="%5."/>
      <w:lvlJc w:val="left"/>
      <w:pPr>
        <w:tabs>
          <w:tab w:val="num" w:pos="3600"/>
        </w:tabs>
        <w:ind w:left="3600" w:hanging="360"/>
      </w:pPr>
      <w:rPr>
        <w:rFonts w:cs="Times New Roman"/>
      </w:rPr>
    </w:lvl>
    <w:lvl w:ilvl="5" w:tplc="0405001B">
      <w:start w:val="1"/>
      <w:numFmt w:val="lowerRoman"/>
      <w:lvlText w:val="%6."/>
      <w:lvlJc w:val="right"/>
      <w:pPr>
        <w:tabs>
          <w:tab w:val="num" w:pos="4320"/>
        </w:tabs>
        <w:ind w:left="4320" w:hanging="180"/>
      </w:pPr>
      <w:rPr>
        <w:rFonts w:cs="Times New Roman"/>
      </w:rPr>
    </w:lvl>
    <w:lvl w:ilvl="6" w:tplc="0405000F">
      <w:start w:val="1"/>
      <w:numFmt w:val="decimal"/>
      <w:lvlText w:val="%7."/>
      <w:lvlJc w:val="left"/>
      <w:pPr>
        <w:tabs>
          <w:tab w:val="num" w:pos="5040"/>
        </w:tabs>
        <w:ind w:left="5040" w:hanging="360"/>
      </w:pPr>
      <w:rPr>
        <w:rFonts w:cs="Times New Roman"/>
      </w:rPr>
    </w:lvl>
    <w:lvl w:ilvl="7" w:tplc="04050019">
      <w:start w:val="1"/>
      <w:numFmt w:val="lowerLetter"/>
      <w:lvlText w:val="%8."/>
      <w:lvlJc w:val="left"/>
      <w:pPr>
        <w:tabs>
          <w:tab w:val="num" w:pos="5760"/>
        </w:tabs>
        <w:ind w:left="5760" w:hanging="360"/>
      </w:pPr>
      <w:rPr>
        <w:rFonts w:cs="Times New Roman"/>
      </w:rPr>
    </w:lvl>
    <w:lvl w:ilvl="8" w:tplc="0405001B">
      <w:start w:val="1"/>
      <w:numFmt w:val="lowerRoman"/>
      <w:lvlText w:val="%9."/>
      <w:lvlJc w:val="right"/>
      <w:pPr>
        <w:tabs>
          <w:tab w:val="num" w:pos="6480"/>
        </w:tabs>
        <w:ind w:left="6480" w:hanging="180"/>
      </w:pPr>
      <w:rPr>
        <w:rFonts w:cs="Times New Roman"/>
      </w:rPr>
    </w:lvl>
  </w:abstractNum>
  <w:abstractNum w:abstractNumId="10" w15:restartNumberingAfterBreak="0">
    <w:nsid w:val="3C0A79AF"/>
    <w:multiLevelType w:val="hybridMultilevel"/>
    <w:tmpl w:val="0ADE2A9E"/>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1" w15:restartNumberingAfterBreak="0">
    <w:nsid w:val="49BF6483"/>
    <w:multiLevelType w:val="hybridMultilevel"/>
    <w:tmpl w:val="0BF63EC0"/>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2" w15:restartNumberingAfterBreak="0">
    <w:nsid w:val="4A35073C"/>
    <w:multiLevelType w:val="hybridMultilevel"/>
    <w:tmpl w:val="6318F17E"/>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3" w15:restartNumberingAfterBreak="0">
    <w:nsid w:val="54D243C1"/>
    <w:multiLevelType w:val="multilevel"/>
    <w:tmpl w:val="0F6608D2"/>
    <w:styleLink w:val="SIslovn"/>
    <w:lvl w:ilvl="0">
      <w:start w:val="1"/>
      <w:numFmt w:val="decimal"/>
      <w:pStyle w:val="slovn1rovn"/>
      <w:lvlText w:val="%1."/>
      <w:lvlJc w:val="left"/>
      <w:pPr>
        <w:tabs>
          <w:tab w:val="num" w:pos="709"/>
        </w:tabs>
        <w:ind w:left="709" w:hanging="425"/>
      </w:pPr>
      <w:rPr>
        <w:rFonts w:hint="default"/>
      </w:rPr>
    </w:lvl>
    <w:lvl w:ilvl="1">
      <w:start w:val="1"/>
      <w:numFmt w:val="lowerLetter"/>
      <w:pStyle w:val="slovn2rovn"/>
      <w:lvlText w:val="%2."/>
      <w:lvlJc w:val="left"/>
      <w:pPr>
        <w:tabs>
          <w:tab w:val="num" w:pos="1418"/>
        </w:tabs>
        <w:ind w:left="1418" w:hanging="426"/>
      </w:pPr>
      <w:rPr>
        <w:rFonts w:hint="default"/>
      </w:rPr>
    </w:lvl>
    <w:lvl w:ilvl="2">
      <w:start w:val="1"/>
      <w:numFmt w:val="lowerRoman"/>
      <w:lvlText w:val="%3."/>
      <w:lvlJc w:val="right"/>
      <w:pPr>
        <w:tabs>
          <w:tab w:val="num" w:pos="2126"/>
        </w:tabs>
        <w:ind w:left="2126" w:hanging="425"/>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14" w15:restartNumberingAfterBreak="0">
    <w:nsid w:val="5C6E25B2"/>
    <w:multiLevelType w:val="hybridMultilevel"/>
    <w:tmpl w:val="5408308C"/>
    <w:lvl w:ilvl="0" w:tplc="AA169276">
      <w:start w:val="1"/>
      <w:numFmt w:val="lowerLetter"/>
      <w:lvlText w:val="%1)"/>
      <w:lvlJc w:val="left"/>
      <w:pPr>
        <w:tabs>
          <w:tab w:val="num" w:pos="1065"/>
        </w:tabs>
        <w:ind w:left="1065" w:hanging="360"/>
      </w:pPr>
      <w:rPr>
        <w:rFonts w:cs="Times New Roman" w:hint="default"/>
      </w:rPr>
    </w:lvl>
    <w:lvl w:ilvl="1" w:tplc="04050019">
      <w:start w:val="1"/>
      <w:numFmt w:val="lowerLetter"/>
      <w:lvlText w:val="%2."/>
      <w:lvlJc w:val="left"/>
      <w:pPr>
        <w:tabs>
          <w:tab w:val="num" w:pos="1785"/>
        </w:tabs>
        <w:ind w:left="1785" w:hanging="360"/>
      </w:pPr>
      <w:rPr>
        <w:rFonts w:cs="Times New Roman"/>
      </w:rPr>
    </w:lvl>
    <w:lvl w:ilvl="2" w:tplc="0405001B">
      <w:start w:val="1"/>
      <w:numFmt w:val="lowerRoman"/>
      <w:lvlText w:val="%3."/>
      <w:lvlJc w:val="right"/>
      <w:pPr>
        <w:tabs>
          <w:tab w:val="num" w:pos="2505"/>
        </w:tabs>
        <w:ind w:left="2505" w:hanging="180"/>
      </w:pPr>
      <w:rPr>
        <w:rFonts w:cs="Times New Roman"/>
      </w:rPr>
    </w:lvl>
    <w:lvl w:ilvl="3" w:tplc="0405000F">
      <w:start w:val="1"/>
      <w:numFmt w:val="decimal"/>
      <w:lvlText w:val="%4."/>
      <w:lvlJc w:val="left"/>
      <w:pPr>
        <w:tabs>
          <w:tab w:val="num" w:pos="3225"/>
        </w:tabs>
        <w:ind w:left="3225" w:hanging="360"/>
      </w:pPr>
      <w:rPr>
        <w:rFonts w:cs="Times New Roman"/>
      </w:rPr>
    </w:lvl>
    <w:lvl w:ilvl="4" w:tplc="04050019">
      <w:start w:val="1"/>
      <w:numFmt w:val="lowerLetter"/>
      <w:lvlText w:val="%5."/>
      <w:lvlJc w:val="left"/>
      <w:pPr>
        <w:tabs>
          <w:tab w:val="num" w:pos="3945"/>
        </w:tabs>
        <w:ind w:left="3945" w:hanging="360"/>
      </w:pPr>
      <w:rPr>
        <w:rFonts w:cs="Times New Roman"/>
      </w:rPr>
    </w:lvl>
    <w:lvl w:ilvl="5" w:tplc="0405001B">
      <w:start w:val="1"/>
      <w:numFmt w:val="lowerRoman"/>
      <w:lvlText w:val="%6."/>
      <w:lvlJc w:val="right"/>
      <w:pPr>
        <w:tabs>
          <w:tab w:val="num" w:pos="4665"/>
        </w:tabs>
        <w:ind w:left="4665" w:hanging="180"/>
      </w:pPr>
      <w:rPr>
        <w:rFonts w:cs="Times New Roman"/>
      </w:rPr>
    </w:lvl>
    <w:lvl w:ilvl="6" w:tplc="0405000F">
      <w:start w:val="1"/>
      <w:numFmt w:val="decimal"/>
      <w:lvlText w:val="%7."/>
      <w:lvlJc w:val="left"/>
      <w:pPr>
        <w:tabs>
          <w:tab w:val="num" w:pos="5385"/>
        </w:tabs>
        <w:ind w:left="5385" w:hanging="360"/>
      </w:pPr>
      <w:rPr>
        <w:rFonts w:cs="Times New Roman"/>
      </w:rPr>
    </w:lvl>
    <w:lvl w:ilvl="7" w:tplc="04050019">
      <w:start w:val="1"/>
      <w:numFmt w:val="lowerLetter"/>
      <w:lvlText w:val="%8."/>
      <w:lvlJc w:val="left"/>
      <w:pPr>
        <w:tabs>
          <w:tab w:val="num" w:pos="6105"/>
        </w:tabs>
        <w:ind w:left="6105" w:hanging="360"/>
      </w:pPr>
      <w:rPr>
        <w:rFonts w:cs="Times New Roman"/>
      </w:rPr>
    </w:lvl>
    <w:lvl w:ilvl="8" w:tplc="0405001B">
      <w:start w:val="1"/>
      <w:numFmt w:val="lowerRoman"/>
      <w:lvlText w:val="%9."/>
      <w:lvlJc w:val="right"/>
      <w:pPr>
        <w:tabs>
          <w:tab w:val="num" w:pos="6825"/>
        </w:tabs>
        <w:ind w:left="6825" w:hanging="180"/>
      </w:pPr>
      <w:rPr>
        <w:rFonts w:cs="Times New Roman"/>
      </w:rPr>
    </w:lvl>
  </w:abstractNum>
  <w:abstractNum w:abstractNumId="15" w15:restartNumberingAfterBreak="0">
    <w:nsid w:val="5FC12D0F"/>
    <w:multiLevelType w:val="hybridMultilevel"/>
    <w:tmpl w:val="BA4C78B6"/>
    <w:lvl w:ilvl="0" w:tplc="04050017">
      <w:start w:val="1"/>
      <w:numFmt w:val="lowerLetter"/>
      <w:lvlText w:val="%1)"/>
      <w:lvlJc w:val="left"/>
      <w:pPr>
        <w:tabs>
          <w:tab w:val="num" w:pos="720"/>
        </w:tabs>
        <w:ind w:left="720" w:hanging="360"/>
      </w:pPr>
      <w:rPr>
        <w:rFonts w:cs="Times New Roman" w:hint="default"/>
      </w:rPr>
    </w:lvl>
    <w:lvl w:ilvl="1" w:tplc="04050019">
      <w:start w:val="1"/>
      <w:numFmt w:val="lowerLetter"/>
      <w:lvlText w:val="%2."/>
      <w:lvlJc w:val="left"/>
      <w:pPr>
        <w:tabs>
          <w:tab w:val="num" w:pos="1440"/>
        </w:tabs>
        <w:ind w:left="1440" w:hanging="360"/>
      </w:pPr>
      <w:rPr>
        <w:rFonts w:cs="Times New Roman"/>
      </w:rPr>
    </w:lvl>
    <w:lvl w:ilvl="2" w:tplc="0405001B">
      <w:start w:val="1"/>
      <w:numFmt w:val="lowerRoman"/>
      <w:lvlText w:val="%3."/>
      <w:lvlJc w:val="right"/>
      <w:pPr>
        <w:tabs>
          <w:tab w:val="num" w:pos="2160"/>
        </w:tabs>
        <w:ind w:left="2160" w:hanging="180"/>
      </w:pPr>
      <w:rPr>
        <w:rFonts w:cs="Times New Roman"/>
      </w:rPr>
    </w:lvl>
    <w:lvl w:ilvl="3" w:tplc="0405000F">
      <w:start w:val="1"/>
      <w:numFmt w:val="decimal"/>
      <w:lvlText w:val="%4."/>
      <w:lvlJc w:val="left"/>
      <w:pPr>
        <w:tabs>
          <w:tab w:val="num" w:pos="2880"/>
        </w:tabs>
        <w:ind w:left="2880" w:hanging="360"/>
      </w:pPr>
      <w:rPr>
        <w:rFonts w:cs="Times New Roman"/>
      </w:rPr>
    </w:lvl>
    <w:lvl w:ilvl="4" w:tplc="04050019">
      <w:start w:val="1"/>
      <w:numFmt w:val="lowerLetter"/>
      <w:lvlText w:val="%5."/>
      <w:lvlJc w:val="left"/>
      <w:pPr>
        <w:tabs>
          <w:tab w:val="num" w:pos="3600"/>
        </w:tabs>
        <w:ind w:left="3600" w:hanging="360"/>
      </w:pPr>
      <w:rPr>
        <w:rFonts w:cs="Times New Roman"/>
      </w:rPr>
    </w:lvl>
    <w:lvl w:ilvl="5" w:tplc="0405001B">
      <w:start w:val="1"/>
      <w:numFmt w:val="lowerRoman"/>
      <w:lvlText w:val="%6."/>
      <w:lvlJc w:val="right"/>
      <w:pPr>
        <w:tabs>
          <w:tab w:val="num" w:pos="4320"/>
        </w:tabs>
        <w:ind w:left="4320" w:hanging="180"/>
      </w:pPr>
      <w:rPr>
        <w:rFonts w:cs="Times New Roman"/>
      </w:rPr>
    </w:lvl>
    <w:lvl w:ilvl="6" w:tplc="0405000F">
      <w:start w:val="1"/>
      <w:numFmt w:val="decimal"/>
      <w:lvlText w:val="%7."/>
      <w:lvlJc w:val="left"/>
      <w:pPr>
        <w:tabs>
          <w:tab w:val="num" w:pos="5040"/>
        </w:tabs>
        <w:ind w:left="5040" w:hanging="360"/>
      </w:pPr>
      <w:rPr>
        <w:rFonts w:cs="Times New Roman"/>
      </w:rPr>
    </w:lvl>
    <w:lvl w:ilvl="7" w:tplc="04050019">
      <w:start w:val="1"/>
      <w:numFmt w:val="lowerLetter"/>
      <w:lvlText w:val="%8."/>
      <w:lvlJc w:val="left"/>
      <w:pPr>
        <w:tabs>
          <w:tab w:val="num" w:pos="5760"/>
        </w:tabs>
        <w:ind w:left="5760" w:hanging="360"/>
      </w:pPr>
      <w:rPr>
        <w:rFonts w:cs="Times New Roman"/>
      </w:rPr>
    </w:lvl>
    <w:lvl w:ilvl="8" w:tplc="0405001B">
      <w:start w:val="1"/>
      <w:numFmt w:val="lowerRoman"/>
      <w:lvlText w:val="%9."/>
      <w:lvlJc w:val="right"/>
      <w:pPr>
        <w:tabs>
          <w:tab w:val="num" w:pos="6480"/>
        </w:tabs>
        <w:ind w:left="6480" w:hanging="180"/>
      </w:pPr>
      <w:rPr>
        <w:rFonts w:cs="Times New Roman"/>
      </w:rPr>
    </w:lvl>
  </w:abstractNum>
  <w:abstractNum w:abstractNumId="16" w15:restartNumberingAfterBreak="0">
    <w:nsid w:val="60BE1240"/>
    <w:multiLevelType w:val="hybridMultilevel"/>
    <w:tmpl w:val="B7223444"/>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912"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7" w15:restartNumberingAfterBreak="0">
    <w:nsid w:val="62912B4E"/>
    <w:multiLevelType w:val="hybridMultilevel"/>
    <w:tmpl w:val="22B287E4"/>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8" w15:restartNumberingAfterBreak="0">
    <w:nsid w:val="65DF740A"/>
    <w:multiLevelType w:val="hybridMultilevel"/>
    <w:tmpl w:val="3A4A71BE"/>
    <w:lvl w:ilvl="0" w:tplc="7A9ACD6C">
      <w:start w:val="1"/>
      <w:numFmt w:val="lowerLetter"/>
      <w:pStyle w:val="Nadpis3"/>
      <w:lvlText w:val="%1)"/>
      <w:lvlJc w:val="left"/>
      <w:pPr>
        <w:ind w:left="2340" w:hanging="360"/>
      </w:pPr>
    </w:lvl>
    <w:lvl w:ilvl="1" w:tplc="E9C01E4E">
      <w:numFmt w:val="bullet"/>
      <w:lvlText w:val="•"/>
      <w:lvlJc w:val="left"/>
      <w:pPr>
        <w:ind w:left="3435" w:hanging="735"/>
      </w:pPr>
      <w:rPr>
        <w:rFonts w:ascii="Times New Roman" w:eastAsiaTheme="minorHAnsi" w:hAnsi="Times New Roman" w:cs="Times New Roman" w:hint="default"/>
      </w:rPr>
    </w:lvl>
    <w:lvl w:ilvl="2" w:tplc="E6F84720">
      <w:numFmt w:val="bullet"/>
      <w:lvlText w:val="-"/>
      <w:lvlJc w:val="left"/>
      <w:pPr>
        <w:ind w:left="4515" w:hanging="915"/>
      </w:pPr>
      <w:rPr>
        <w:rFonts w:ascii="Times New Roman" w:eastAsiaTheme="minorHAnsi" w:hAnsi="Times New Roman" w:cs="Times New Roman" w:hint="default"/>
      </w:rPr>
    </w:lvl>
    <w:lvl w:ilvl="3" w:tplc="0405000F" w:tentative="1">
      <w:start w:val="1"/>
      <w:numFmt w:val="decimal"/>
      <w:lvlText w:val="%4."/>
      <w:lvlJc w:val="left"/>
      <w:pPr>
        <w:ind w:left="4500" w:hanging="360"/>
      </w:pPr>
    </w:lvl>
    <w:lvl w:ilvl="4" w:tplc="04050019" w:tentative="1">
      <w:start w:val="1"/>
      <w:numFmt w:val="lowerLetter"/>
      <w:lvlText w:val="%5."/>
      <w:lvlJc w:val="left"/>
      <w:pPr>
        <w:ind w:left="5220" w:hanging="360"/>
      </w:pPr>
    </w:lvl>
    <w:lvl w:ilvl="5" w:tplc="0405001B" w:tentative="1">
      <w:start w:val="1"/>
      <w:numFmt w:val="lowerRoman"/>
      <w:lvlText w:val="%6."/>
      <w:lvlJc w:val="right"/>
      <w:pPr>
        <w:ind w:left="5940" w:hanging="180"/>
      </w:pPr>
    </w:lvl>
    <w:lvl w:ilvl="6" w:tplc="0405000F" w:tentative="1">
      <w:start w:val="1"/>
      <w:numFmt w:val="decimal"/>
      <w:lvlText w:val="%7."/>
      <w:lvlJc w:val="left"/>
      <w:pPr>
        <w:ind w:left="6660" w:hanging="360"/>
      </w:pPr>
    </w:lvl>
    <w:lvl w:ilvl="7" w:tplc="04050019" w:tentative="1">
      <w:start w:val="1"/>
      <w:numFmt w:val="lowerLetter"/>
      <w:lvlText w:val="%8."/>
      <w:lvlJc w:val="left"/>
      <w:pPr>
        <w:ind w:left="7380" w:hanging="360"/>
      </w:pPr>
    </w:lvl>
    <w:lvl w:ilvl="8" w:tplc="0405001B" w:tentative="1">
      <w:start w:val="1"/>
      <w:numFmt w:val="lowerRoman"/>
      <w:lvlText w:val="%9."/>
      <w:lvlJc w:val="right"/>
      <w:pPr>
        <w:ind w:left="8100" w:hanging="180"/>
      </w:pPr>
    </w:lvl>
  </w:abstractNum>
  <w:abstractNum w:abstractNumId="19" w15:restartNumberingAfterBreak="0">
    <w:nsid w:val="69E1322D"/>
    <w:multiLevelType w:val="hybridMultilevel"/>
    <w:tmpl w:val="29D42CAA"/>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0" w15:restartNumberingAfterBreak="0">
    <w:nsid w:val="6B126250"/>
    <w:multiLevelType w:val="hybridMultilevel"/>
    <w:tmpl w:val="AE1AB82A"/>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1" w15:restartNumberingAfterBreak="0">
    <w:nsid w:val="6B666E3C"/>
    <w:multiLevelType w:val="hybridMultilevel"/>
    <w:tmpl w:val="47B8E096"/>
    <w:lvl w:ilvl="0" w:tplc="6FEC0C80">
      <w:start w:val="1"/>
      <w:numFmt w:val="bullet"/>
      <w:lvlText w:val=""/>
      <w:lvlJc w:val="left"/>
      <w:pPr>
        <w:ind w:left="567" w:firstLine="502"/>
      </w:pPr>
      <w:rPr>
        <w:rFonts w:ascii="Symbol" w:hAnsi="Symbol" w:hint="default"/>
      </w:rPr>
    </w:lvl>
    <w:lvl w:ilvl="1" w:tplc="04050001">
      <w:start w:val="1"/>
      <w:numFmt w:val="bullet"/>
      <w:lvlText w:val=""/>
      <w:lvlJc w:val="left"/>
      <w:pPr>
        <w:ind w:left="3284" w:hanging="1440"/>
      </w:pPr>
      <w:rPr>
        <w:rFonts w:ascii="Symbol" w:hAnsi="Symbol" w:hint="default"/>
      </w:rPr>
    </w:lvl>
    <w:lvl w:ilvl="2" w:tplc="04050005">
      <w:start w:val="1"/>
      <w:numFmt w:val="bullet"/>
      <w:lvlText w:val=""/>
      <w:lvlJc w:val="left"/>
      <w:pPr>
        <w:ind w:left="2869" w:hanging="360"/>
      </w:pPr>
      <w:rPr>
        <w:rFonts w:ascii="Wingdings" w:hAnsi="Wingdings" w:hint="default"/>
      </w:rPr>
    </w:lvl>
    <w:lvl w:ilvl="3" w:tplc="89028284">
      <w:numFmt w:val="bullet"/>
      <w:lvlText w:val="•"/>
      <w:lvlJc w:val="left"/>
      <w:pPr>
        <w:ind w:left="3589" w:hanging="360"/>
      </w:pPr>
      <w:rPr>
        <w:rFonts w:ascii="Times New Roman" w:eastAsiaTheme="minorHAnsi" w:hAnsi="Times New Roman" w:cs="Times New Roman"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2" w15:restartNumberingAfterBreak="0">
    <w:nsid w:val="6EDF2FA1"/>
    <w:multiLevelType w:val="hybridMultilevel"/>
    <w:tmpl w:val="EA880D16"/>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3" w15:restartNumberingAfterBreak="0">
    <w:nsid w:val="72B72E00"/>
    <w:multiLevelType w:val="multilevel"/>
    <w:tmpl w:val="D22EB074"/>
    <w:styleLink w:val="SIOdrky"/>
    <w:lvl w:ilvl="0">
      <w:start w:val="1"/>
      <w:numFmt w:val="bullet"/>
      <w:pStyle w:val="Odrky1rovn"/>
      <w:lvlText w:val=""/>
      <w:lvlJc w:val="left"/>
      <w:pPr>
        <w:tabs>
          <w:tab w:val="num" w:pos="709"/>
        </w:tabs>
        <w:ind w:left="709" w:hanging="425"/>
      </w:pPr>
      <w:rPr>
        <w:rFonts w:ascii="Symbol" w:hAnsi="Symbol" w:hint="default"/>
      </w:rPr>
    </w:lvl>
    <w:lvl w:ilvl="1">
      <w:start w:val="1"/>
      <w:numFmt w:val="bullet"/>
      <w:pStyle w:val="Odrky2rovn"/>
      <w:lvlText w:val="–"/>
      <w:lvlJc w:val="left"/>
      <w:pPr>
        <w:tabs>
          <w:tab w:val="num" w:pos="1418"/>
        </w:tabs>
        <w:ind w:left="1418" w:hanging="426"/>
      </w:pPr>
      <w:rPr>
        <w:rFonts w:ascii="Calibri" w:hAnsi="Calibri" w:hint="default"/>
      </w:rPr>
    </w:lvl>
    <w:lvl w:ilvl="2">
      <w:start w:val="1"/>
      <w:numFmt w:val="bullet"/>
      <w:lvlText w:val="o"/>
      <w:lvlJc w:val="left"/>
      <w:pPr>
        <w:tabs>
          <w:tab w:val="num" w:pos="2126"/>
        </w:tabs>
        <w:ind w:left="2126" w:hanging="425"/>
      </w:pPr>
      <w:rPr>
        <w:rFonts w:ascii="Courier New" w:hAnsi="Courier New"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24" w15:restartNumberingAfterBreak="0">
    <w:nsid w:val="74D73813"/>
    <w:multiLevelType w:val="hybridMultilevel"/>
    <w:tmpl w:val="65EA4F84"/>
    <w:lvl w:ilvl="0" w:tplc="650A9FD6">
      <w:numFmt w:val="bullet"/>
      <w:lvlText w:val="-"/>
      <w:lvlJc w:val="left"/>
      <w:pPr>
        <w:ind w:left="284" w:hanging="360"/>
      </w:pPr>
      <w:rPr>
        <w:rFonts w:ascii="Arial" w:eastAsia="Times New Roman" w:hAnsi="Arial" w:cs="Arial" w:hint="default"/>
      </w:rPr>
    </w:lvl>
    <w:lvl w:ilvl="1" w:tplc="04050003" w:tentative="1">
      <w:start w:val="1"/>
      <w:numFmt w:val="bullet"/>
      <w:lvlText w:val="o"/>
      <w:lvlJc w:val="left"/>
      <w:pPr>
        <w:ind w:left="1004" w:hanging="360"/>
      </w:pPr>
      <w:rPr>
        <w:rFonts w:ascii="Courier New" w:hAnsi="Courier New" w:cs="Courier New" w:hint="default"/>
      </w:rPr>
    </w:lvl>
    <w:lvl w:ilvl="2" w:tplc="04050005" w:tentative="1">
      <w:start w:val="1"/>
      <w:numFmt w:val="bullet"/>
      <w:lvlText w:val=""/>
      <w:lvlJc w:val="left"/>
      <w:pPr>
        <w:ind w:left="1724" w:hanging="360"/>
      </w:pPr>
      <w:rPr>
        <w:rFonts w:ascii="Wingdings" w:hAnsi="Wingdings" w:hint="default"/>
      </w:rPr>
    </w:lvl>
    <w:lvl w:ilvl="3" w:tplc="04050001" w:tentative="1">
      <w:start w:val="1"/>
      <w:numFmt w:val="bullet"/>
      <w:lvlText w:val=""/>
      <w:lvlJc w:val="left"/>
      <w:pPr>
        <w:ind w:left="2444" w:hanging="360"/>
      </w:pPr>
      <w:rPr>
        <w:rFonts w:ascii="Symbol" w:hAnsi="Symbol" w:hint="default"/>
      </w:rPr>
    </w:lvl>
    <w:lvl w:ilvl="4" w:tplc="04050003" w:tentative="1">
      <w:start w:val="1"/>
      <w:numFmt w:val="bullet"/>
      <w:lvlText w:val="o"/>
      <w:lvlJc w:val="left"/>
      <w:pPr>
        <w:ind w:left="3164" w:hanging="360"/>
      </w:pPr>
      <w:rPr>
        <w:rFonts w:ascii="Courier New" w:hAnsi="Courier New" w:cs="Courier New" w:hint="default"/>
      </w:rPr>
    </w:lvl>
    <w:lvl w:ilvl="5" w:tplc="04050005" w:tentative="1">
      <w:start w:val="1"/>
      <w:numFmt w:val="bullet"/>
      <w:lvlText w:val=""/>
      <w:lvlJc w:val="left"/>
      <w:pPr>
        <w:ind w:left="3884" w:hanging="360"/>
      </w:pPr>
      <w:rPr>
        <w:rFonts w:ascii="Wingdings" w:hAnsi="Wingdings" w:hint="default"/>
      </w:rPr>
    </w:lvl>
    <w:lvl w:ilvl="6" w:tplc="04050001" w:tentative="1">
      <w:start w:val="1"/>
      <w:numFmt w:val="bullet"/>
      <w:lvlText w:val=""/>
      <w:lvlJc w:val="left"/>
      <w:pPr>
        <w:ind w:left="4604" w:hanging="360"/>
      </w:pPr>
      <w:rPr>
        <w:rFonts w:ascii="Symbol" w:hAnsi="Symbol" w:hint="default"/>
      </w:rPr>
    </w:lvl>
    <w:lvl w:ilvl="7" w:tplc="04050003" w:tentative="1">
      <w:start w:val="1"/>
      <w:numFmt w:val="bullet"/>
      <w:lvlText w:val="o"/>
      <w:lvlJc w:val="left"/>
      <w:pPr>
        <w:ind w:left="5324" w:hanging="360"/>
      </w:pPr>
      <w:rPr>
        <w:rFonts w:ascii="Courier New" w:hAnsi="Courier New" w:cs="Courier New" w:hint="default"/>
      </w:rPr>
    </w:lvl>
    <w:lvl w:ilvl="8" w:tplc="04050005" w:tentative="1">
      <w:start w:val="1"/>
      <w:numFmt w:val="bullet"/>
      <w:lvlText w:val=""/>
      <w:lvlJc w:val="left"/>
      <w:pPr>
        <w:ind w:left="6044" w:hanging="360"/>
      </w:pPr>
      <w:rPr>
        <w:rFonts w:ascii="Wingdings" w:hAnsi="Wingdings" w:hint="default"/>
      </w:rPr>
    </w:lvl>
  </w:abstractNum>
  <w:abstractNum w:abstractNumId="25" w15:restartNumberingAfterBreak="0">
    <w:nsid w:val="79FF6CDE"/>
    <w:multiLevelType w:val="hybridMultilevel"/>
    <w:tmpl w:val="35069FEC"/>
    <w:lvl w:ilvl="0" w:tplc="04050017">
      <w:start w:val="1"/>
      <w:numFmt w:val="lowerLetter"/>
      <w:lvlText w:val="%1)"/>
      <w:lvlJc w:val="left"/>
      <w:pPr>
        <w:tabs>
          <w:tab w:val="num" w:pos="1080"/>
        </w:tabs>
        <w:ind w:left="1080" w:hanging="360"/>
      </w:pPr>
      <w:rPr>
        <w:rFonts w:cs="Times New Roman"/>
      </w:rPr>
    </w:lvl>
    <w:lvl w:ilvl="1" w:tplc="BD6C8FFC">
      <w:start w:val="4"/>
      <w:numFmt w:val="decimal"/>
      <w:lvlText w:val="%2."/>
      <w:lvlJc w:val="left"/>
      <w:pPr>
        <w:tabs>
          <w:tab w:val="num" w:pos="1800"/>
        </w:tabs>
        <w:ind w:left="1800" w:hanging="360"/>
      </w:pPr>
      <w:rPr>
        <w:rFonts w:cs="Times New Roman" w:hint="default"/>
      </w:rPr>
    </w:lvl>
    <w:lvl w:ilvl="2" w:tplc="0405001B">
      <w:start w:val="1"/>
      <w:numFmt w:val="lowerRoman"/>
      <w:lvlText w:val="%3."/>
      <w:lvlJc w:val="right"/>
      <w:pPr>
        <w:tabs>
          <w:tab w:val="num" w:pos="2520"/>
        </w:tabs>
        <w:ind w:left="2520" w:hanging="180"/>
      </w:pPr>
      <w:rPr>
        <w:rFonts w:cs="Times New Roman"/>
      </w:rPr>
    </w:lvl>
    <w:lvl w:ilvl="3" w:tplc="0405000F">
      <w:start w:val="1"/>
      <w:numFmt w:val="decimal"/>
      <w:lvlText w:val="%4."/>
      <w:lvlJc w:val="left"/>
      <w:pPr>
        <w:tabs>
          <w:tab w:val="num" w:pos="3240"/>
        </w:tabs>
        <w:ind w:left="3240" w:hanging="360"/>
      </w:pPr>
      <w:rPr>
        <w:rFonts w:cs="Times New Roman"/>
      </w:rPr>
    </w:lvl>
    <w:lvl w:ilvl="4" w:tplc="04050019">
      <w:start w:val="1"/>
      <w:numFmt w:val="lowerLetter"/>
      <w:lvlText w:val="%5."/>
      <w:lvlJc w:val="left"/>
      <w:pPr>
        <w:tabs>
          <w:tab w:val="num" w:pos="3960"/>
        </w:tabs>
        <w:ind w:left="3960" w:hanging="360"/>
      </w:pPr>
      <w:rPr>
        <w:rFonts w:cs="Times New Roman"/>
      </w:rPr>
    </w:lvl>
    <w:lvl w:ilvl="5" w:tplc="0405001B">
      <w:start w:val="1"/>
      <w:numFmt w:val="lowerRoman"/>
      <w:lvlText w:val="%6."/>
      <w:lvlJc w:val="right"/>
      <w:pPr>
        <w:tabs>
          <w:tab w:val="num" w:pos="4680"/>
        </w:tabs>
        <w:ind w:left="4680" w:hanging="180"/>
      </w:pPr>
      <w:rPr>
        <w:rFonts w:cs="Times New Roman"/>
      </w:rPr>
    </w:lvl>
    <w:lvl w:ilvl="6" w:tplc="0405000F">
      <w:start w:val="1"/>
      <w:numFmt w:val="decimal"/>
      <w:lvlText w:val="%7."/>
      <w:lvlJc w:val="left"/>
      <w:pPr>
        <w:tabs>
          <w:tab w:val="num" w:pos="5400"/>
        </w:tabs>
        <w:ind w:left="5400" w:hanging="360"/>
      </w:pPr>
      <w:rPr>
        <w:rFonts w:cs="Times New Roman"/>
      </w:rPr>
    </w:lvl>
    <w:lvl w:ilvl="7" w:tplc="04050019">
      <w:start w:val="1"/>
      <w:numFmt w:val="lowerLetter"/>
      <w:lvlText w:val="%8."/>
      <w:lvlJc w:val="left"/>
      <w:pPr>
        <w:tabs>
          <w:tab w:val="num" w:pos="6120"/>
        </w:tabs>
        <w:ind w:left="6120" w:hanging="360"/>
      </w:pPr>
      <w:rPr>
        <w:rFonts w:cs="Times New Roman"/>
      </w:rPr>
    </w:lvl>
    <w:lvl w:ilvl="8" w:tplc="0405001B">
      <w:start w:val="1"/>
      <w:numFmt w:val="lowerRoman"/>
      <w:lvlText w:val="%9."/>
      <w:lvlJc w:val="right"/>
      <w:pPr>
        <w:tabs>
          <w:tab w:val="num" w:pos="6840"/>
        </w:tabs>
        <w:ind w:left="6840" w:hanging="180"/>
      </w:pPr>
      <w:rPr>
        <w:rFonts w:cs="Times New Roman"/>
      </w:rPr>
    </w:lvl>
  </w:abstractNum>
  <w:abstractNum w:abstractNumId="26" w15:restartNumberingAfterBreak="0">
    <w:nsid w:val="7A83531A"/>
    <w:multiLevelType w:val="hybridMultilevel"/>
    <w:tmpl w:val="B2A27CE0"/>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7" w15:restartNumberingAfterBreak="0">
    <w:nsid w:val="7C0A506B"/>
    <w:multiLevelType w:val="hybridMultilevel"/>
    <w:tmpl w:val="55169216"/>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num w:numId="1">
    <w:abstractNumId w:val="1"/>
    <w:lvlOverride w:ilvl="0">
      <w:lvl w:ilvl="0">
        <w:start w:val="1"/>
        <w:numFmt w:val="upperLetter"/>
        <w:pStyle w:val="Nadpis1"/>
        <w:lvlText w:val="%1."/>
        <w:lvlJc w:val="left"/>
        <w:pPr>
          <w:ind w:left="360" w:hanging="360"/>
        </w:pPr>
      </w:lvl>
    </w:lvlOverride>
    <w:lvlOverride w:ilvl="1">
      <w:lvl w:ilvl="1">
        <w:start w:val="1"/>
        <w:numFmt w:val="lowerLetter"/>
        <w:lvlText w:val="%2."/>
        <w:lvlJc w:val="left"/>
        <w:pPr>
          <w:ind w:left="1080" w:hanging="360"/>
        </w:pPr>
      </w:lvl>
    </w:lvlOverride>
    <w:lvlOverride w:ilvl="2">
      <w:lvl w:ilvl="2">
        <w:start w:val="1"/>
        <w:numFmt w:val="lowerRoman"/>
        <w:lvlText w:val="%3."/>
        <w:lvlJc w:val="right"/>
        <w:pPr>
          <w:ind w:left="1800" w:hanging="180"/>
        </w:pPr>
      </w:lvl>
    </w:lvlOverride>
    <w:lvlOverride w:ilvl="3">
      <w:lvl w:ilvl="3">
        <w:start w:val="1"/>
        <w:numFmt w:val="decimal"/>
        <w:pStyle w:val="Nadpis4"/>
        <w:lvlText w:val="%4."/>
        <w:lvlJc w:val="left"/>
        <w:pPr>
          <w:ind w:left="2520" w:hanging="360"/>
        </w:pPr>
      </w:lvl>
    </w:lvlOverride>
    <w:lvlOverride w:ilvl="4">
      <w:lvl w:ilvl="4">
        <w:start w:val="1"/>
        <w:numFmt w:val="lowerLetter"/>
        <w:lvlText w:val="%5."/>
        <w:lvlJc w:val="left"/>
        <w:pPr>
          <w:ind w:left="3240" w:hanging="360"/>
        </w:pPr>
      </w:lvl>
    </w:lvlOverride>
    <w:lvlOverride w:ilvl="5">
      <w:lvl w:ilvl="5">
        <w:start w:val="1"/>
        <w:numFmt w:val="lowerRoman"/>
        <w:lvlText w:val="%6."/>
        <w:lvlJc w:val="right"/>
        <w:pPr>
          <w:ind w:left="3960" w:hanging="180"/>
        </w:pPr>
      </w:lvl>
    </w:lvlOverride>
    <w:lvlOverride w:ilvl="6">
      <w:lvl w:ilvl="6" w:tentative="1">
        <w:start w:val="1"/>
        <w:numFmt w:val="decimal"/>
        <w:lvlText w:val="%7."/>
        <w:lvlJc w:val="left"/>
        <w:pPr>
          <w:ind w:left="4680" w:hanging="360"/>
        </w:pPr>
      </w:lvl>
    </w:lvlOverride>
    <w:lvlOverride w:ilvl="7">
      <w:lvl w:ilvl="7" w:tentative="1">
        <w:start w:val="1"/>
        <w:numFmt w:val="lowerLetter"/>
        <w:lvlText w:val="%8."/>
        <w:lvlJc w:val="left"/>
        <w:pPr>
          <w:ind w:left="5400" w:hanging="360"/>
        </w:pPr>
      </w:lvl>
    </w:lvlOverride>
    <w:lvlOverride w:ilvl="8">
      <w:lvl w:ilvl="8" w:tentative="1">
        <w:start w:val="1"/>
        <w:numFmt w:val="lowerRoman"/>
        <w:lvlText w:val="%9."/>
        <w:lvlJc w:val="right"/>
        <w:pPr>
          <w:ind w:left="6120" w:hanging="180"/>
        </w:pPr>
      </w:lvl>
    </w:lvlOverride>
  </w:num>
  <w:num w:numId="2">
    <w:abstractNumId w:val="13"/>
  </w:num>
  <w:num w:numId="3">
    <w:abstractNumId w:val="23"/>
  </w:num>
  <w:num w:numId="4">
    <w:abstractNumId w:val="1"/>
  </w:num>
  <w:num w:numId="5">
    <w:abstractNumId w:val="18"/>
  </w:num>
  <w:num w:numId="6">
    <w:abstractNumId w:val="21"/>
  </w:num>
  <w:num w:numId="7">
    <w:abstractNumId w:val="4"/>
  </w:num>
  <w:num w:numId="8">
    <w:abstractNumId w:val="3"/>
  </w:num>
  <w:num w:numId="9">
    <w:abstractNumId w:val="18"/>
    <w:lvlOverride w:ilvl="0">
      <w:startOverride w:val="1"/>
    </w:lvlOverride>
  </w:num>
  <w:num w:numId="10">
    <w:abstractNumId w:val="4"/>
    <w:lvlOverride w:ilvl="0">
      <w:startOverride w:val="1"/>
    </w:lvlOverride>
  </w:num>
  <w:num w:numId="11">
    <w:abstractNumId w:val="18"/>
    <w:lvlOverride w:ilvl="0">
      <w:startOverride w:val="1"/>
    </w:lvlOverride>
  </w:num>
  <w:num w:numId="12">
    <w:abstractNumId w:val="6"/>
  </w:num>
  <w:num w:numId="1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num>
  <w:num w:numId="15">
    <w:abstractNumId w:val="24"/>
  </w:num>
  <w:num w:numId="16">
    <w:abstractNumId w:val="20"/>
  </w:num>
  <w:num w:numId="17">
    <w:abstractNumId w:val="25"/>
  </w:num>
  <w:num w:numId="18">
    <w:abstractNumId w:val="0"/>
  </w:num>
  <w:num w:numId="19">
    <w:abstractNumId w:val="14"/>
  </w:num>
  <w:num w:numId="20">
    <w:abstractNumId w:val="2"/>
  </w:num>
  <w:num w:numId="21">
    <w:abstractNumId w:val="8"/>
  </w:num>
  <w:num w:numId="22">
    <w:abstractNumId w:val="9"/>
  </w:num>
  <w:num w:numId="23">
    <w:abstractNumId w:val="15"/>
  </w:num>
  <w:num w:numId="24">
    <w:abstractNumId w:val="27"/>
  </w:num>
  <w:num w:numId="25">
    <w:abstractNumId w:val="22"/>
  </w:num>
  <w:num w:numId="26">
    <w:abstractNumId w:val="10"/>
  </w:num>
  <w:num w:numId="27">
    <w:abstractNumId w:val="12"/>
  </w:num>
  <w:num w:numId="28">
    <w:abstractNumId w:val="19"/>
  </w:num>
  <w:num w:numId="29">
    <w:abstractNumId w:val="5"/>
  </w:num>
  <w:num w:numId="30">
    <w:abstractNumId w:val="17"/>
  </w:num>
  <w:num w:numId="31">
    <w:abstractNumId w:val="16"/>
  </w:num>
  <w:num w:numId="32">
    <w:abstractNumId w:val="7"/>
  </w:num>
  <w:num w:numId="33">
    <w:abstractNumId w:val="11"/>
  </w:num>
  <w:num w:numId="34">
    <w:abstractNumId w:val="26"/>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mirrorMargins/>
  <w:attachedTemplate r:id="rId1"/>
  <w:stylePaneFormatFilter w:val="1721" w:allStyles="1" w:customStyles="0" w:latentStyles="0" w:stylesInUse="0" w:headingStyles="1" w:numberingStyles="0" w:tableStyles="0" w:directFormattingOnRuns="1" w:directFormattingOnParagraphs="1" w:directFormattingOnNumbering="1" w:directFormattingOnTables="0" w:clearFormatting="1" w:top3HeadingStyles="0" w:visibleStyles="0" w:alternateStyleNames="0"/>
  <w:defaultTabStop w:val="720"/>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E279B"/>
    <w:rsid w:val="00000877"/>
    <w:rsid w:val="00002171"/>
    <w:rsid w:val="000027AD"/>
    <w:rsid w:val="0000443A"/>
    <w:rsid w:val="0001097B"/>
    <w:rsid w:val="00011714"/>
    <w:rsid w:val="00011A7A"/>
    <w:rsid w:val="00017FE4"/>
    <w:rsid w:val="0002085B"/>
    <w:rsid w:val="00020884"/>
    <w:rsid w:val="00022CFA"/>
    <w:rsid w:val="000265C8"/>
    <w:rsid w:val="000269FE"/>
    <w:rsid w:val="00026CDE"/>
    <w:rsid w:val="00027A9B"/>
    <w:rsid w:val="00027ACC"/>
    <w:rsid w:val="000326A9"/>
    <w:rsid w:val="00032CAC"/>
    <w:rsid w:val="00033F06"/>
    <w:rsid w:val="0003416D"/>
    <w:rsid w:val="00036E00"/>
    <w:rsid w:val="00037CC2"/>
    <w:rsid w:val="0004035A"/>
    <w:rsid w:val="00043140"/>
    <w:rsid w:val="0004653E"/>
    <w:rsid w:val="0005111C"/>
    <w:rsid w:val="00051430"/>
    <w:rsid w:val="0005267D"/>
    <w:rsid w:val="00053733"/>
    <w:rsid w:val="00053F82"/>
    <w:rsid w:val="0005422D"/>
    <w:rsid w:val="00055A83"/>
    <w:rsid w:val="00056FFE"/>
    <w:rsid w:val="00060CE9"/>
    <w:rsid w:val="000634EE"/>
    <w:rsid w:val="000647D4"/>
    <w:rsid w:val="00065A25"/>
    <w:rsid w:val="000668B5"/>
    <w:rsid w:val="000712D6"/>
    <w:rsid w:val="0007318A"/>
    <w:rsid w:val="00074772"/>
    <w:rsid w:val="0007491E"/>
    <w:rsid w:val="00075E2B"/>
    <w:rsid w:val="00076E18"/>
    <w:rsid w:val="00077A8E"/>
    <w:rsid w:val="000807D5"/>
    <w:rsid w:val="00081285"/>
    <w:rsid w:val="0008193E"/>
    <w:rsid w:val="00081B04"/>
    <w:rsid w:val="00082EB4"/>
    <w:rsid w:val="00083958"/>
    <w:rsid w:val="0008409F"/>
    <w:rsid w:val="000842C7"/>
    <w:rsid w:val="00084ABE"/>
    <w:rsid w:val="00084FC0"/>
    <w:rsid w:val="00085394"/>
    <w:rsid w:val="000867BE"/>
    <w:rsid w:val="000877F2"/>
    <w:rsid w:val="000902FB"/>
    <w:rsid w:val="00091513"/>
    <w:rsid w:val="00092BA0"/>
    <w:rsid w:val="00092EBE"/>
    <w:rsid w:val="00093103"/>
    <w:rsid w:val="00093D29"/>
    <w:rsid w:val="0009440F"/>
    <w:rsid w:val="00095397"/>
    <w:rsid w:val="00095705"/>
    <w:rsid w:val="0009597D"/>
    <w:rsid w:val="00095AD4"/>
    <w:rsid w:val="000A10DF"/>
    <w:rsid w:val="000A2D52"/>
    <w:rsid w:val="000A3322"/>
    <w:rsid w:val="000A459D"/>
    <w:rsid w:val="000A47F5"/>
    <w:rsid w:val="000A5998"/>
    <w:rsid w:val="000A6154"/>
    <w:rsid w:val="000A6A3C"/>
    <w:rsid w:val="000A6E08"/>
    <w:rsid w:val="000B027D"/>
    <w:rsid w:val="000B121F"/>
    <w:rsid w:val="000B164F"/>
    <w:rsid w:val="000B370A"/>
    <w:rsid w:val="000B5DF0"/>
    <w:rsid w:val="000B6BA0"/>
    <w:rsid w:val="000B7499"/>
    <w:rsid w:val="000C0156"/>
    <w:rsid w:val="000C0A4C"/>
    <w:rsid w:val="000C2561"/>
    <w:rsid w:val="000C2B2F"/>
    <w:rsid w:val="000C34E8"/>
    <w:rsid w:val="000C4D6E"/>
    <w:rsid w:val="000C59F9"/>
    <w:rsid w:val="000C674D"/>
    <w:rsid w:val="000C689E"/>
    <w:rsid w:val="000C7262"/>
    <w:rsid w:val="000C7E5D"/>
    <w:rsid w:val="000D1832"/>
    <w:rsid w:val="000D1ADB"/>
    <w:rsid w:val="000D1B9E"/>
    <w:rsid w:val="000D245E"/>
    <w:rsid w:val="000D7B09"/>
    <w:rsid w:val="000D7B9A"/>
    <w:rsid w:val="000E0625"/>
    <w:rsid w:val="000E128E"/>
    <w:rsid w:val="000E132D"/>
    <w:rsid w:val="000E1983"/>
    <w:rsid w:val="000E260E"/>
    <w:rsid w:val="000E267A"/>
    <w:rsid w:val="000E292B"/>
    <w:rsid w:val="000E31F1"/>
    <w:rsid w:val="000E3379"/>
    <w:rsid w:val="000E7033"/>
    <w:rsid w:val="000F0618"/>
    <w:rsid w:val="000F2287"/>
    <w:rsid w:val="000F23CB"/>
    <w:rsid w:val="000F2C97"/>
    <w:rsid w:val="000F3ED3"/>
    <w:rsid w:val="000F72AD"/>
    <w:rsid w:val="001014E5"/>
    <w:rsid w:val="00102609"/>
    <w:rsid w:val="00102658"/>
    <w:rsid w:val="00104BCC"/>
    <w:rsid w:val="0010664B"/>
    <w:rsid w:val="00107595"/>
    <w:rsid w:val="00107F9B"/>
    <w:rsid w:val="00110530"/>
    <w:rsid w:val="001134C7"/>
    <w:rsid w:val="0011401D"/>
    <w:rsid w:val="001141A2"/>
    <w:rsid w:val="00114346"/>
    <w:rsid w:val="0011453A"/>
    <w:rsid w:val="00116521"/>
    <w:rsid w:val="00116D34"/>
    <w:rsid w:val="00120576"/>
    <w:rsid w:val="001209E8"/>
    <w:rsid w:val="00120B22"/>
    <w:rsid w:val="00121695"/>
    <w:rsid w:val="001249A9"/>
    <w:rsid w:val="00127089"/>
    <w:rsid w:val="00131680"/>
    <w:rsid w:val="00132C8A"/>
    <w:rsid w:val="00133314"/>
    <w:rsid w:val="00133DA1"/>
    <w:rsid w:val="0013422A"/>
    <w:rsid w:val="00136EBF"/>
    <w:rsid w:val="0013755B"/>
    <w:rsid w:val="0014110D"/>
    <w:rsid w:val="001415DC"/>
    <w:rsid w:val="00143096"/>
    <w:rsid w:val="001434D4"/>
    <w:rsid w:val="00143D8F"/>
    <w:rsid w:val="00143F47"/>
    <w:rsid w:val="0014448E"/>
    <w:rsid w:val="00144CE1"/>
    <w:rsid w:val="00144E88"/>
    <w:rsid w:val="0014573A"/>
    <w:rsid w:val="00145F01"/>
    <w:rsid w:val="00146C42"/>
    <w:rsid w:val="00147E5A"/>
    <w:rsid w:val="00147E65"/>
    <w:rsid w:val="0015173B"/>
    <w:rsid w:val="00151C5D"/>
    <w:rsid w:val="00152EBC"/>
    <w:rsid w:val="00155A74"/>
    <w:rsid w:val="00155BD9"/>
    <w:rsid w:val="00155F8C"/>
    <w:rsid w:val="0015751E"/>
    <w:rsid w:val="00157991"/>
    <w:rsid w:val="00157CB9"/>
    <w:rsid w:val="00160A31"/>
    <w:rsid w:val="001630F6"/>
    <w:rsid w:val="0016341C"/>
    <w:rsid w:val="0016363F"/>
    <w:rsid w:val="001638E5"/>
    <w:rsid w:val="00164AA1"/>
    <w:rsid w:val="00165FCC"/>
    <w:rsid w:val="00166B15"/>
    <w:rsid w:val="00166CBD"/>
    <w:rsid w:val="001679C8"/>
    <w:rsid w:val="00167E04"/>
    <w:rsid w:val="00167E2F"/>
    <w:rsid w:val="001714A1"/>
    <w:rsid w:val="00172BE2"/>
    <w:rsid w:val="00175F98"/>
    <w:rsid w:val="00177889"/>
    <w:rsid w:val="001801ED"/>
    <w:rsid w:val="00181F03"/>
    <w:rsid w:val="001825CA"/>
    <w:rsid w:val="00183FA3"/>
    <w:rsid w:val="0018461C"/>
    <w:rsid w:val="001848BA"/>
    <w:rsid w:val="00185DC5"/>
    <w:rsid w:val="00186AE0"/>
    <w:rsid w:val="00186DA9"/>
    <w:rsid w:val="001906EE"/>
    <w:rsid w:val="00190E68"/>
    <w:rsid w:val="001922E6"/>
    <w:rsid w:val="0019242A"/>
    <w:rsid w:val="0019418A"/>
    <w:rsid w:val="00195E64"/>
    <w:rsid w:val="001963C5"/>
    <w:rsid w:val="00196A6D"/>
    <w:rsid w:val="001975E6"/>
    <w:rsid w:val="001A0941"/>
    <w:rsid w:val="001A1853"/>
    <w:rsid w:val="001A1C29"/>
    <w:rsid w:val="001A2338"/>
    <w:rsid w:val="001A351A"/>
    <w:rsid w:val="001A5015"/>
    <w:rsid w:val="001A52CD"/>
    <w:rsid w:val="001B16C3"/>
    <w:rsid w:val="001B24E3"/>
    <w:rsid w:val="001B26A8"/>
    <w:rsid w:val="001B2BB4"/>
    <w:rsid w:val="001B52D8"/>
    <w:rsid w:val="001B5B60"/>
    <w:rsid w:val="001B6456"/>
    <w:rsid w:val="001B78E8"/>
    <w:rsid w:val="001B7BCD"/>
    <w:rsid w:val="001C3A0E"/>
    <w:rsid w:val="001C3B6B"/>
    <w:rsid w:val="001C3E54"/>
    <w:rsid w:val="001C58DC"/>
    <w:rsid w:val="001C5C93"/>
    <w:rsid w:val="001C6001"/>
    <w:rsid w:val="001C658E"/>
    <w:rsid w:val="001C6B51"/>
    <w:rsid w:val="001D4DCF"/>
    <w:rsid w:val="001D5AAA"/>
    <w:rsid w:val="001D5C6A"/>
    <w:rsid w:val="001D6162"/>
    <w:rsid w:val="001D61B8"/>
    <w:rsid w:val="001D6737"/>
    <w:rsid w:val="001D69DA"/>
    <w:rsid w:val="001D6F90"/>
    <w:rsid w:val="001D7313"/>
    <w:rsid w:val="001D7712"/>
    <w:rsid w:val="001E1F57"/>
    <w:rsid w:val="001E221D"/>
    <w:rsid w:val="001E7862"/>
    <w:rsid w:val="001F1ECD"/>
    <w:rsid w:val="001F3A44"/>
    <w:rsid w:val="001F4329"/>
    <w:rsid w:val="001F7C4C"/>
    <w:rsid w:val="00202BEF"/>
    <w:rsid w:val="002030A5"/>
    <w:rsid w:val="0020361F"/>
    <w:rsid w:val="0020391E"/>
    <w:rsid w:val="00204636"/>
    <w:rsid w:val="0020546D"/>
    <w:rsid w:val="00205C64"/>
    <w:rsid w:val="002069FE"/>
    <w:rsid w:val="0021111D"/>
    <w:rsid w:val="002116D0"/>
    <w:rsid w:val="0021175D"/>
    <w:rsid w:val="00213365"/>
    <w:rsid w:val="002160D6"/>
    <w:rsid w:val="00216291"/>
    <w:rsid w:val="00216BF0"/>
    <w:rsid w:val="00216E2E"/>
    <w:rsid w:val="00217BF6"/>
    <w:rsid w:val="00221863"/>
    <w:rsid w:val="00224585"/>
    <w:rsid w:val="002248C5"/>
    <w:rsid w:val="00225329"/>
    <w:rsid w:val="002256C8"/>
    <w:rsid w:val="00226027"/>
    <w:rsid w:val="00226737"/>
    <w:rsid w:val="0023055A"/>
    <w:rsid w:val="0023106E"/>
    <w:rsid w:val="002310B4"/>
    <w:rsid w:val="00231415"/>
    <w:rsid w:val="002327B5"/>
    <w:rsid w:val="00233FE6"/>
    <w:rsid w:val="00234EBB"/>
    <w:rsid w:val="002353EE"/>
    <w:rsid w:val="002362EF"/>
    <w:rsid w:val="0023686A"/>
    <w:rsid w:val="0024041B"/>
    <w:rsid w:val="00243472"/>
    <w:rsid w:val="00245972"/>
    <w:rsid w:val="0024615E"/>
    <w:rsid w:val="002470D6"/>
    <w:rsid w:val="002474DC"/>
    <w:rsid w:val="0024779D"/>
    <w:rsid w:val="002500BF"/>
    <w:rsid w:val="0025128B"/>
    <w:rsid w:val="00251583"/>
    <w:rsid w:val="00251ED2"/>
    <w:rsid w:val="0025401D"/>
    <w:rsid w:val="0025462D"/>
    <w:rsid w:val="00254986"/>
    <w:rsid w:val="00254AEB"/>
    <w:rsid w:val="00256220"/>
    <w:rsid w:val="0025634E"/>
    <w:rsid w:val="002563AD"/>
    <w:rsid w:val="00256D7E"/>
    <w:rsid w:val="00256E2E"/>
    <w:rsid w:val="00260504"/>
    <w:rsid w:val="00260F13"/>
    <w:rsid w:val="00261A8C"/>
    <w:rsid w:val="00261B3B"/>
    <w:rsid w:val="00261D36"/>
    <w:rsid w:val="002632B3"/>
    <w:rsid w:val="00263B5B"/>
    <w:rsid w:val="002653A6"/>
    <w:rsid w:val="00266ADE"/>
    <w:rsid w:val="00266D7A"/>
    <w:rsid w:val="00271C8E"/>
    <w:rsid w:val="002731F1"/>
    <w:rsid w:val="002747DB"/>
    <w:rsid w:val="00275107"/>
    <w:rsid w:val="002751D9"/>
    <w:rsid w:val="002771E0"/>
    <w:rsid w:val="002773FC"/>
    <w:rsid w:val="00282FFF"/>
    <w:rsid w:val="00283945"/>
    <w:rsid w:val="002856BB"/>
    <w:rsid w:val="00287AA1"/>
    <w:rsid w:val="002903B6"/>
    <w:rsid w:val="002914B3"/>
    <w:rsid w:val="002946BF"/>
    <w:rsid w:val="00294DAD"/>
    <w:rsid w:val="00296E66"/>
    <w:rsid w:val="002978B1"/>
    <w:rsid w:val="00297E30"/>
    <w:rsid w:val="002A07F7"/>
    <w:rsid w:val="002A0BFC"/>
    <w:rsid w:val="002A2163"/>
    <w:rsid w:val="002A27BC"/>
    <w:rsid w:val="002A3033"/>
    <w:rsid w:val="002A3DA2"/>
    <w:rsid w:val="002A489E"/>
    <w:rsid w:val="002A503E"/>
    <w:rsid w:val="002A515B"/>
    <w:rsid w:val="002A5B84"/>
    <w:rsid w:val="002A651C"/>
    <w:rsid w:val="002A73B7"/>
    <w:rsid w:val="002A7B6A"/>
    <w:rsid w:val="002B0377"/>
    <w:rsid w:val="002B08DA"/>
    <w:rsid w:val="002B0DE4"/>
    <w:rsid w:val="002B12D6"/>
    <w:rsid w:val="002B14AA"/>
    <w:rsid w:val="002B212A"/>
    <w:rsid w:val="002B3F4B"/>
    <w:rsid w:val="002B4511"/>
    <w:rsid w:val="002B4D8C"/>
    <w:rsid w:val="002B5A46"/>
    <w:rsid w:val="002B6C74"/>
    <w:rsid w:val="002B71CA"/>
    <w:rsid w:val="002B7676"/>
    <w:rsid w:val="002C065F"/>
    <w:rsid w:val="002C2A72"/>
    <w:rsid w:val="002C692C"/>
    <w:rsid w:val="002C6D1D"/>
    <w:rsid w:val="002C7328"/>
    <w:rsid w:val="002D0191"/>
    <w:rsid w:val="002D0DAE"/>
    <w:rsid w:val="002D13A0"/>
    <w:rsid w:val="002D27D7"/>
    <w:rsid w:val="002D2986"/>
    <w:rsid w:val="002D3CF7"/>
    <w:rsid w:val="002D436C"/>
    <w:rsid w:val="002D4580"/>
    <w:rsid w:val="002D5D21"/>
    <w:rsid w:val="002E1B31"/>
    <w:rsid w:val="002E2D4D"/>
    <w:rsid w:val="002E7FBF"/>
    <w:rsid w:val="002F044F"/>
    <w:rsid w:val="002F04AA"/>
    <w:rsid w:val="002F089A"/>
    <w:rsid w:val="002F189A"/>
    <w:rsid w:val="002F1BA1"/>
    <w:rsid w:val="002F2238"/>
    <w:rsid w:val="002F388C"/>
    <w:rsid w:val="002F3FC4"/>
    <w:rsid w:val="002F440B"/>
    <w:rsid w:val="002F4DD5"/>
    <w:rsid w:val="00301008"/>
    <w:rsid w:val="003010EC"/>
    <w:rsid w:val="003034A3"/>
    <w:rsid w:val="00304569"/>
    <w:rsid w:val="00305315"/>
    <w:rsid w:val="003058C2"/>
    <w:rsid w:val="003079A8"/>
    <w:rsid w:val="003113C5"/>
    <w:rsid w:val="003123B2"/>
    <w:rsid w:val="00312CCD"/>
    <w:rsid w:val="003139EB"/>
    <w:rsid w:val="00314169"/>
    <w:rsid w:val="0031761F"/>
    <w:rsid w:val="00317A3F"/>
    <w:rsid w:val="00321C08"/>
    <w:rsid w:val="00322201"/>
    <w:rsid w:val="0032263A"/>
    <w:rsid w:val="003234C0"/>
    <w:rsid w:val="003238B3"/>
    <w:rsid w:val="003249F7"/>
    <w:rsid w:val="00324BD2"/>
    <w:rsid w:val="0032540C"/>
    <w:rsid w:val="003260EF"/>
    <w:rsid w:val="00330AA5"/>
    <w:rsid w:val="003332C3"/>
    <w:rsid w:val="00333BEB"/>
    <w:rsid w:val="00333DE4"/>
    <w:rsid w:val="00333E54"/>
    <w:rsid w:val="003348FA"/>
    <w:rsid w:val="00335914"/>
    <w:rsid w:val="00335B74"/>
    <w:rsid w:val="00335CA8"/>
    <w:rsid w:val="00335E44"/>
    <w:rsid w:val="0033747D"/>
    <w:rsid w:val="0034440C"/>
    <w:rsid w:val="00345957"/>
    <w:rsid w:val="0034735E"/>
    <w:rsid w:val="00347895"/>
    <w:rsid w:val="00351BEF"/>
    <w:rsid w:val="00352AF5"/>
    <w:rsid w:val="00355543"/>
    <w:rsid w:val="00357DE0"/>
    <w:rsid w:val="0036392B"/>
    <w:rsid w:val="00366710"/>
    <w:rsid w:val="00366BFE"/>
    <w:rsid w:val="003677D8"/>
    <w:rsid w:val="00367ABF"/>
    <w:rsid w:val="0037010C"/>
    <w:rsid w:val="0037120C"/>
    <w:rsid w:val="00373193"/>
    <w:rsid w:val="003732AE"/>
    <w:rsid w:val="00376DBB"/>
    <w:rsid w:val="0038112F"/>
    <w:rsid w:val="003817DE"/>
    <w:rsid w:val="003822BE"/>
    <w:rsid w:val="003825E6"/>
    <w:rsid w:val="00382D30"/>
    <w:rsid w:val="00386B1E"/>
    <w:rsid w:val="00386C4B"/>
    <w:rsid w:val="00386D7E"/>
    <w:rsid w:val="00390C43"/>
    <w:rsid w:val="00391D8C"/>
    <w:rsid w:val="00392F3E"/>
    <w:rsid w:val="00393FB1"/>
    <w:rsid w:val="00395223"/>
    <w:rsid w:val="00395400"/>
    <w:rsid w:val="003961FD"/>
    <w:rsid w:val="003A01CD"/>
    <w:rsid w:val="003A08C8"/>
    <w:rsid w:val="003A193E"/>
    <w:rsid w:val="003A2072"/>
    <w:rsid w:val="003A2FCB"/>
    <w:rsid w:val="003A4E2E"/>
    <w:rsid w:val="003A50EF"/>
    <w:rsid w:val="003A5A9E"/>
    <w:rsid w:val="003A6826"/>
    <w:rsid w:val="003A753F"/>
    <w:rsid w:val="003A75E8"/>
    <w:rsid w:val="003A7A94"/>
    <w:rsid w:val="003B0D8C"/>
    <w:rsid w:val="003B260B"/>
    <w:rsid w:val="003B2B45"/>
    <w:rsid w:val="003B4613"/>
    <w:rsid w:val="003B5881"/>
    <w:rsid w:val="003B5B0F"/>
    <w:rsid w:val="003B62B1"/>
    <w:rsid w:val="003C1B76"/>
    <w:rsid w:val="003C31B3"/>
    <w:rsid w:val="003C36AE"/>
    <w:rsid w:val="003C43E0"/>
    <w:rsid w:val="003C4C87"/>
    <w:rsid w:val="003C5228"/>
    <w:rsid w:val="003C69DB"/>
    <w:rsid w:val="003C6FB6"/>
    <w:rsid w:val="003C7FE2"/>
    <w:rsid w:val="003D061C"/>
    <w:rsid w:val="003D072C"/>
    <w:rsid w:val="003D29F3"/>
    <w:rsid w:val="003D2DA5"/>
    <w:rsid w:val="003D3018"/>
    <w:rsid w:val="003D3068"/>
    <w:rsid w:val="003D3542"/>
    <w:rsid w:val="003D4332"/>
    <w:rsid w:val="003D536F"/>
    <w:rsid w:val="003D5B32"/>
    <w:rsid w:val="003D648D"/>
    <w:rsid w:val="003D69ED"/>
    <w:rsid w:val="003D6BC7"/>
    <w:rsid w:val="003E1450"/>
    <w:rsid w:val="003E19C4"/>
    <w:rsid w:val="003E1AFC"/>
    <w:rsid w:val="003E251D"/>
    <w:rsid w:val="003E3060"/>
    <w:rsid w:val="003E343C"/>
    <w:rsid w:val="003E34B1"/>
    <w:rsid w:val="003E6B14"/>
    <w:rsid w:val="003E6BEE"/>
    <w:rsid w:val="003E6EBD"/>
    <w:rsid w:val="003E713B"/>
    <w:rsid w:val="003E71C5"/>
    <w:rsid w:val="003F10F5"/>
    <w:rsid w:val="003F3309"/>
    <w:rsid w:val="003F482D"/>
    <w:rsid w:val="003F4841"/>
    <w:rsid w:val="004027EF"/>
    <w:rsid w:val="00403A52"/>
    <w:rsid w:val="00403ABA"/>
    <w:rsid w:val="00404028"/>
    <w:rsid w:val="00404643"/>
    <w:rsid w:val="00404BD7"/>
    <w:rsid w:val="00405B44"/>
    <w:rsid w:val="00406F4B"/>
    <w:rsid w:val="00407C93"/>
    <w:rsid w:val="00411AA3"/>
    <w:rsid w:val="004122CE"/>
    <w:rsid w:val="00412ABB"/>
    <w:rsid w:val="00416319"/>
    <w:rsid w:val="0041649D"/>
    <w:rsid w:val="004212C0"/>
    <w:rsid w:val="00421E24"/>
    <w:rsid w:val="00423EA4"/>
    <w:rsid w:val="004243FF"/>
    <w:rsid w:val="0042589B"/>
    <w:rsid w:val="00426073"/>
    <w:rsid w:val="00427C2B"/>
    <w:rsid w:val="0043084B"/>
    <w:rsid w:val="00430A52"/>
    <w:rsid w:val="00430EC6"/>
    <w:rsid w:val="00431010"/>
    <w:rsid w:val="0043107B"/>
    <w:rsid w:val="00431378"/>
    <w:rsid w:val="00431B91"/>
    <w:rsid w:val="00433ECE"/>
    <w:rsid w:val="0043478A"/>
    <w:rsid w:val="00435D09"/>
    <w:rsid w:val="0043648A"/>
    <w:rsid w:val="00437CE8"/>
    <w:rsid w:val="00441CB7"/>
    <w:rsid w:val="0044208C"/>
    <w:rsid w:val="00442835"/>
    <w:rsid w:val="00442A6D"/>
    <w:rsid w:val="00443B84"/>
    <w:rsid w:val="00443F6A"/>
    <w:rsid w:val="00444778"/>
    <w:rsid w:val="0044515A"/>
    <w:rsid w:val="00445451"/>
    <w:rsid w:val="00445665"/>
    <w:rsid w:val="004466AD"/>
    <w:rsid w:val="004504CC"/>
    <w:rsid w:val="00450B8C"/>
    <w:rsid w:val="004558D7"/>
    <w:rsid w:val="00457396"/>
    <w:rsid w:val="00460751"/>
    <w:rsid w:val="004609E8"/>
    <w:rsid w:val="00460DE5"/>
    <w:rsid w:val="00463404"/>
    <w:rsid w:val="0046450D"/>
    <w:rsid w:val="004656E9"/>
    <w:rsid w:val="00465ABE"/>
    <w:rsid w:val="00466BFF"/>
    <w:rsid w:val="00466CAE"/>
    <w:rsid w:val="004677D0"/>
    <w:rsid w:val="00474073"/>
    <w:rsid w:val="00475A70"/>
    <w:rsid w:val="00480910"/>
    <w:rsid w:val="004862E8"/>
    <w:rsid w:val="00486550"/>
    <w:rsid w:val="0049027F"/>
    <w:rsid w:val="004908C3"/>
    <w:rsid w:val="0049268E"/>
    <w:rsid w:val="0049289A"/>
    <w:rsid w:val="00492E6C"/>
    <w:rsid w:val="00493B47"/>
    <w:rsid w:val="00493E84"/>
    <w:rsid w:val="004948E2"/>
    <w:rsid w:val="0049541C"/>
    <w:rsid w:val="00495D62"/>
    <w:rsid w:val="004968E2"/>
    <w:rsid w:val="00497DA2"/>
    <w:rsid w:val="004A04CF"/>
    <w:rsid w:val="004A0761"/>
    <w:rsid w:val="004A17DD"/>
    <w:rsid w:val="004A18D5"/>
    <w:rsid w:val="004A192F"/>
    <w:rsid w:val="004A20E1"/>
    <w:rsid w:val="004A45A6"/>
    <w:rsid w:val="004A63E3"/>
    <w:rsid w:val="004B0A5D"/>
    <w:rsid w:val="004B0C14"/>
    <w:rsid w:val="004B0FFD"/>
    <w:rsid w:val="004B1C12"/>
    <w:rsid w:val="004B207A"/>
    <w:rsid w:val="004B2375"/>
    <w:rsid w:val="004B2853"/>
    <w:rsid w:val="004B2E25"/>
    <w:rsid w:val="004B35CC"/>
    <w:rsid w:val="004B412B"/>
    <w:rsid w:val="004B4CFA"/>
    <w:rsid w:val="004B505A"/>
    <w:rsid w:val="004B564B"/>
    <w:rsid w:val="004B70A2"/>
    <w:rsid w:val="004B712A"/>
    <w:rsid w:val="004C0050"/>
    <w:rsid w:val="004C31E1"/>
    <w:rsid w:val="004C3A0A"/>
    <w:rsid w:val="004D015D"/>
    <w:rsid w:val="004D0E5E"/>
    <w:rsid w:val="004D1108"/>
    <w:rsid w:val="004D2965"/>
    <w:rsid w:val="004D3CF4"/>
    <w:rsid w:val="004D6A7D"/>
    <w:rsid w:val="004D736D"/>
    <w:rsid w:val="004D75E0"/>
    <w:rsid w:val="004E073E"/>
    <w:rsid w:val="004E1D2B"/>
    <w:rsid w:val="004E22D6"/>
    <w:rsid w:val="004E6FC2"/>
    <w:rsid w:val="004F0A38"/>
    <w:rsid w:val="004F243A"/>
    <w:rsid w:val="004F2975"/>
    <w:rsid w:val="004F2E2C"/>
    <w:rsid w:val="004F4DDE"/>
    <w:rsid w:val="004F58F7"/>
    <w:rsid w:val="004F64EB"/>
    <w:rsid w:val="004F7075"/>
    <w:rsid w:val="004F7703"/>
    <w:rsid w:val="00501984"/>
    <w:rsid w:val="00501B80"/>
    <w:rsid w:val="00502356"/>
    <w:rsid w:val="00505A81"/>
    <w:rsid w:val="00505D87"/>
    <w:rsid w:val="00507215"/>
    <w:rsid w:val="00507548"/>
    <w:rsid w:val="0051012B"/>
    <w:rsid w:val="00511329"/>
    <w:rsid w:val="00511415"/>
    <w:rsid w:val="005146B5"/>
    <w:rsid w:val="00514F61"/>
    <w:rsid w:val="005159F0"/>
    <w:rsid w:val="00515D11"/>
    <w:rsid w:val="00517A96"/>
    <w:rsid w:val="00517E8A"/>
    <w:rsid w:val="005231B4"/>
    <w:rsid w:val="0052395B"/>
    <w:rsid w:val="005273CD"/>
    <w:rsid w:val="005275A2"/>
    <w:rsid w:val="00527FE0"/>
    <w:rsid w:val="00531C03"/>
    <w:rsid w:val="00532103"/>
    <w:rsid w:val="005331BB"/>
    <w:rsid w:val="005341D2"/>
    <w:rsid w:val="005356AE"/>
    <w:rsid w:val="00536E92"/>
    <w:rsid w:val="00536F25"/>
    <w:rsid w:val="0054210A"/>
    <w:rsid w:val="00542F9F"/>
    <w:rsid w:val="00543889"/>
    <w:rsid w:val="00543D65"/>
    <w:rsid w:val="0054557A"/>
    <w:rsid w:val="00546CD7"/>
    <w:rsid w:val="00547E27"/>
    <w:rsid w:val="0055060C"/>
    <w:rsid w:val="00551461"/>
    <w:rsid w:val="005549B9"/>
    <w:rsid w:val="00554DF8"/>
    <w:rsid w:val="005569C7"/>
    <w:rsid w:val="0055749A"/>
    <w:rsid w:val="0055758F"/>
    <w:rsid w:val="00557785"/>
    <w:rsid w:val="00560452"/>
    <w:rsid w:val="0056322B"/>
    <w:rsid w:val="005671DA"/>
    <w:rsid w:val="005674C0"/>
    <w:rsid w:val="00572B1B"/>
    <w:rsid w:val="00572C12"/>
    <w:rsid w:val="00574314"/>
    <w:rsid w:val="00574B71"/>
    <w:rsid w:val="005765A9"/>
    <w:rsid w:val="00576912"/>
    <w:rsid w:val="00577C00"/>
    <w:rsid w:val="00577EA4"/>
    <w:rsid w:val="0058122A"/>
    <w:rsid w:val="00581230"/>
    <w:rsid w:val="00581DC0"/>
    <w:rsid w:val="005827B9"/>
    <w:rsid w:val="00583912"/>
    <w:rsid w:val="0058546F"/>
    <w:rsid w:val="00586867"/>
    <w:rsid w:val="00587063"/>
    <w:rsid w:val="00592ACB"/>
    <w:rsid w:val="005932F0"/>
    <w:rsid w:val="0059373A"/>
    <w:rsid w:val="00593F5F"/>
    <w:rsid w:val="005956AD"/>
    <w:rsid w:val="00595BF3"/>
    <w:rsid w:val="00596178"/>
    <w:rsid w:val="00596767"/>
    <w:rsid w:val="005968F7"/>
    <w:rsid w:val="0059694E"/>
    <w:rsid w:val="005973EE"/>
    <w:rsid w:val="005A239E"/>
    <w:rsid w:val="005A3541"/>
    <w:rsid w:val="005A60E9"/>
    <w:rsid w:val="005B13C0"/>
    <w:rsid w:val="005B346A"/>
    <w:rsid w:val="005B3966"/>
    <w:rsid w:val="005B4FAF"/>
    <w:rsid w:val="005B5452"/>
    <w:rsid w:val="005B5849"/>
    <w:rsid w:val="005B5B63"/>
    <w:rsid w:val="005B5D2E"/>
    <w:rsid w:val="005B6B25"/>
    <w:rsid w:val="005B7388"/>
    <w:rsid w:val="005C0D5E"/>
    <w:rsid w:val="005C0ECE"/>
    <w:rsid w:val="005C1FA8"/>
    <w:rsid w:val="005C2276"/>
    <w:rsid w:val="005C5793"/>
    <w:rsid w:val="005C7172"/>
    <w:rsid w:val="005D0D91"/>
    <w:rsid w:val="005D0E40"/>
    <w:rsid w:val="005D1EA5"/>
    <w:rsid w:val="005D2438"/>
    <w:rsid w:val="005D32D3"/>
    <w:rsid w:val="005D33BD"/>
    <w:rsid w:val="005D54DE"/>
    <w:rsid w:val="005D5623"/>
    <w:rsid w:val="005E0666"/>
    <w:rsid w:val="005E2BF7"/>
    <w:rsid w:val="005E2F25"/>
    <w:rsid w:val="005E4AD4"/>
    <w:rsid w:val="005F08B8"/>
    <w:rsid w:val="005F0B6A"/>
    <w:rsid w:val="005F149F"/>
    <w:rsid w:val="005F1BBE"/>
    <w:rsid w:val="005F2098"/>
    <w:rsid w:val="005F3643"/>
    <w:rsid w:val="005F3C60"/>
    <w:rsid w:val="005F51EC"/>
    <w:rsid w:val="006006B8"/>
    <w:rsid w:val="00600A3D"/>
    <w:rsid w:val="00600CDF"/>
    <w:rsid w:val="00601A84"/>
    <w:rsid w:val="0060404E"/>
    <w:rsid w:val="00605493"/>
    <w:rsid w:val="0060581F"/>
    <w:rsid w:val="00606185"/>
    <w:rsid w:val="00606755"/>
    <w:rsid w:val="00606A80"/>
    <w:rsid w:val="00610FCD"/>
    <w:rsid w:val="00611577"/>
    <w:rsid w:val="00611DAC"/>
    <w:rsid w:val="0061457D"/>
    <w:rsid w:val="00614CD0"/>
    <w:rsid w:val="006158F6"/>
    <w:rsid w:val="00616EB2"/>
    <w:rsid w:val="00617211"/>
    <w:rsid w:val="00620436"/>
    <w:rsid w:val="00625C8E"/>
    <w:rsid w:val="006260D3"/>
    <w:rsid w:val="00626BD7"/>
    <w:rsid w:val="00626F94"/>
    <w:rsid w:val="00627BBD"/>
    <w:rsid w:val="00630EF6"/>
    <w:rsid w:val="00631FC1"/>
    <w:rsid w:val="00632393"/>
    <w:rsid w:val="00632EF9"/>
    <w:rsid w:val="00633714"/>
    <w:rsid w:val="00635CEA"/>
    <w:rsid w:val="00640270"/>
    <w:rsid w:val="00640376"/>
    <w:rsid w:val="00640582"/>
    <w:rsid w:val="00640AF3"/>
    <w:rsid w:val="006411CB"/>
    <w:rsid w:val="00641E6C"/>
    <w:rsid w:val="00642A58"/>
    <w:rsid w:val="00642A63"/>
    <w:rsid w:val="00642E67"/>
    <w:rsid w:val="00643013"/>
    <w:rsid w:val="00643EF2"/>
    <w:rsid w:val="00644418"/>
    <w:rsid w:val="00644CD2"/>
    <w:rsid w:val="00646BCD"/>
    <w:rsid w:val="0065032D"/>
    <w:rsid w:val="006508CC"/>
    <w:rsid w:val="0065177A"/>
    <w:rsid w:val="0065204D"/>
    <w:rsid w:val="006552B9"/>
    <w:rsid w:val="006555D1"/>
    <w:rsid w:val="00655B21"/>
    <w:rsid w:val="0065638E"/>
    <w:rsid w:val="00656EF7"/>
    <w:rsid w:val="006604B4"/>
    <w:rsid w:val="00661DF8"/>
    <w:rsid w:val="0066366C"/>
    <w:rsid w:val="00663932"/>
    <w:rsid w:val="00663945"/>
    <w:rsid w:val="00664773"/>
    <w:rsid w:val="00665173"/>
    <w:rsid w:val="006655C9"/>
    <w:rsid w:val="0066560A"/>
    <w:rsid w:val="00665639"/>
    <w:rsid w:val="006661E1"/>
    <w:rsid w:val="00666AF8"/>
    <w:rsid w:val="0066719B"/>
    <w:rsid w:val="00673868"/>
    <w:rsid w:val="00676467"/>
    <w:rsid w:val="006769A6"/>
    <w:rsid w:val="00676DDA"/>
    <w:rsid w:val="006771E8"/>
    <w:rsid w:val="00677F11"/>
    <w:rsid w:val="00680BA0"/>
    <w:rsid w:val="00681E9C"/>
    <w:rsid w:val="00684066"/>
    <w:rsid w:val="0068625C"/>
    <w:rsid w:val="0069183C"/>
    <w:rsid w:val="00692E63"/>
    <w:rsid w:val="0069360F"/>
    <w:rsid w:val="00694949"/>
    <w:rsid w:val="006954D7"/>
    <w:rsid w:val="00695A37"/>
    <w:rsid w:val="00696CAB"/>
    <w:rsid w:val="00696E4D"/>
    <w:rsid w:val="0069735E"/>
    <w:rsid w:val="006979E4"/>
    <w:rsid w:val="006A0DDA"/>
    <w:rsid w:val="006A0EAF"/>
    <w:rsid w:val="006A2D69"/>
    <w:rsid w:val="006A3A02"/>
    <w:rsid w:val="006A3B1D"/>
    <w:rsid w:val="006A4A3C"/>
    <w:rsid w:val="006A4B3C"/>
    <w:rsid w:val="006A560B"/>
    <w:rsid w:val="006B1685"/>
    <w:rsid w:val="006B3242"/>
    <w:rsid w:val="006B38C1"/>
    <w:rsid w:val="006B4788"/>
    <w:rsid w:val="006B62D7"/>
    <w:rsid w:val="006C049E"/>
    <w:rsid w:val="006C08CE"/>
    <w:rsid w:val="006C17AC"/>
    <w:rsid w:val="006C217F"/>
    <w:rsid w:val="006C2C72"/>
    <w:rsid w:val="006C3233"/>
    <w:rsid w:val="006C4BE9"/>
    <w:rsid w:val="006C7DFC"/>
    <w:rsid w:val="006D047C"/>
    <w:rsid w:val="006D090A"/>
    <w:rsid w:val="006D0E96"/>
    <w:rsid w:val="006D1523"/>
    <w:rsid w:val="006D1BDC"/>
    <w:rsid w:val="006D3AB1"/>
    <w:rsid w:val="006D4B93"/>
    <w:rsid w:val="006D4FF8"/>
    <w:rsid w:val="006D524D"/>
    <w:rsid w:val="006D5D4C"/>
    <w:rsid w:val="006D7961"/>
    <w:rsid w:val="006E0EF9"/>
    <w:rsid w:val="006E1892"/>
    <w:rsid w:val="006E4237"/>
    <w:rsid w:val="006E602D"/>
    <w:rsid w:val="006E64C6"/>
    <w:rsid w:val="006E657D"/>
    <w:rsid w:val="006E6AB4"/>
    <w:rsid w:val="006F2490"/>
    <w:rsid w:val="006F344B"/>
    <w:rsid w:val="006F380F"/>
    <w:rsid w:val="006F3F3E"/>
    <w:rsid w:val="006F4593"/>
    <w:rsid w:val="006F6F0A"/>
    <w:rsid w:val="006F7C38"/>
    <w:rsid w:val="006F7F16"/>
    <w:rsid w:val="00700264"/>
    <w:rsid w:val="007027B6"/>
    <w:rsid w:val="00702A3D"/>
    <w:rsid w:val="00702DB4"/>
    <w:rsid w:val="007032B9"/>
    <w:rsid w:val="00703376"/>
    <w:rsid w:val="00703FCD"/>
    <w:rsid w:val="007049E0"/>
    <w:rsid w:val="00704E92"/>
    <w:rsid w:val="00704EAF"/>
    <w:rsid w:val="00705996"/>
    <w:rsid w:val="00706454"/>
    <w:rsid w:val="007066E9"/>
    <w:rsid w:val="00713153"/>
    <w:rsid w:val="007132C7"/>
    <w:rsid w:val="00714F15"/>
    <w:rsid w:val="007155A5"/>
    <w:rsid w:val="00716F51"/>
    <w:rsid w:val="00716F75"/>
    <w:rsid w:val="007173BB"/>
    <w:rsid w:val="00717853"/>
    <w:rsid w:val="00720571"/>
    <w:rsid w:val="007207FC"/>
    <w:rsid w:val="00720802"/>
    <w:rsid w:val="00722B46"/>
    <w:rsid w:val="0072385D"/>
    <w:rsid w:val="00734AA5"/>
    <w:rsid w:val="007352E3"/>
    <w:rsid w:val="007354D8"/>
    <w:rsid w:val="007375A4"/>
    <w:rsid w:val="00740A3E"/>
    <w:rsid w:val="007413C3"/>
    <w:rsid w:val="007419AC"/>
    <w:rsid w:val="007431BB"/>
    <w:rsid w:val="0074337F"/>
    <w:rsid w:val="0074460A"/>
    <w:rsid w:val="00744D8A"/>
    <w:rsid w:val="00745575"/>
    <w:rsid w:val="00746231"/>
    <w:rsid w:val="00747E57"/>
    <w:rsid w:val="0075042B"/>
    <w:rsid w:val="00750D9F"/>
    <w:rsid w:val="00752E51"/>
    <w:rsid w:val="00754C58"/>
    <w:rsid w:val="00756560"/>
    <w:rsid w:val="00756637"/>
    <w:rsid w:val="00757C3D"/>
    <w:rsid w:val="00757DC5"/>
    <w:rsid w:val="007601B1"/>
    <w:rsid w:val="0076159B"/>
    <w:rsid w:val="0076278F"/>
    <w:rsid w:val="00763948"/>
    <w:rsid w:val="00763B26"/>
    <w:rsid w:val="00763F0A"/>
    <w:rsid w:val="007641A7"/>
    <w:rsid w:val="00764F0A"/>
    <w:rsid w:val="00765DC4"/>
    <w:rsid w:val="007672F5"/>
    <w:rsid w:val="00770474"/>
    <w:rsid w:val="007708A2"/>
    <w:rsid w:val="0077090F"/>
    <w:rsid w:val="00770E92"/>
    <w:rsid w:val="0077266E"/>
    <w:rsid w:val="007727F0"/>
    <w:rsid w:val="00772AEE"/>
    <w:rsid w:val="00772F0C"/>
    <w:rsid w:val="00773244"/>
    <w:rsid w:val="00774543"/>
    <w:rsid w:val="00775817"/>
    <w:rsid w:val="00775A90"/>
    <w:rsid w:val="007765B3"/>
    <w:rsid w:val="00776968"/>
    <w:rsid w:val="0077783D"/>
    <w:rsid w:val="00781A25"/>
    <w:rsid w:val="007833FC"/>
    <w:rsid w:val="00783520"/>
    <w:rsid w:val="00785D15"/>
    <w:rsid w:val="007934D1"/>
    <w:rsid w:val="00793F22"/>
    <w:rsid w:val="00794030"/>
    <w:rsid w:val="0079595B"/>
    <w:rsid w:val="00796251"/>
    <w:rsid w:val="007963B6"/>
    <w:rsid w:val="00797A16"/>
    <w:rsid w:val="00797B12"/>
    <w:rsid w:val="00797B48"/>
    <w:rsid w:val="00797D05"/>
    <w:rsid w:val="007A1064"/>
    <w:rsid w:val="007A19D5"/>
    <w:rsid w:val="007A285D"/>
    <w:rsid w:val="007A4A6B"/>
    <w:rsid w:val="007A5F0B"/>
    <w:rsid w:val="007A6EAA"/>
    <w:rsid w:val="007A7473"/>
    <w:rsid w:val="007B1B5D"/>
    <w:rsid w:val="007B1D87"/>
    <w:rsid w:val="007B474F"/>
    <w:rsid w:val="007B546E"/>
    <w:rsid w:val="007B7498"/>
    <w:rsid w:val="007C2326"/>
    <w:rsid w:val="007C3050"/>
    <w:rsid w:val="007C4E58"/>
    <w:rsid w:val="007C5DF9"/>
    <w:rsid w:val="007C6266"/>
    <w:rsid w:val="007D06F3"/>
    <w:rsid w:val="007D278C"/>
    <w:rsid w:val="007D2AC4"/>
    <w:rsid w:val="007D378D"/>
    <w:rsid w:val="007D49B5"/>
    <w:rsid w:val="007D557A"/>
    <w:rsid w:val="007D593D"/>
    <w:rsid w:val="007D5EC7"/>
    <w:rsid w:val="007D5F5D"/>
    <w:rsid w:val="007D74CB"/>
    <w:rsid w:val="007D78BE"/>
    <w:rsid w:val="007D791C"/>
    <w:rsid w:val="007E13E1"/>
    <w:rsid w:val="007E1D34"/>
    <w:rsid w:val="007E2052"/>
    <w:rsid w:val="007E2191"/>
    <w:rsid w:val="007E2F46"/>
    <w:rsid w:val="007E47EC"/>
    <w:rsid w:val="007E754D"/>
    <w:rsid w:val="007E79A5"/>
    <w:rsid w:val="007F106B"/>
    <w:rsid w:val="007F1E3E"/>
    <w:rsid w:val="007F36B6"/>
    <w:rsid w:val="007F6389"/>
    <w:rsid w:val="007F6549"/>
    <w:rsid w:val="007F74EE"/>
    <w:rsid w:val="007F75B9"/>
    <w:rsid w:val="00801191"/>
    <w:rsid w:val="00801FBF"/>
    <w:rsid w:val="0080252A"/>
    <w:rsid w:val="008028E8"/>
    <w:rsid w:val="00802F52"/>
    <w:rsid w:val="00806655"/>
    <w:rsid w:val="008067B8"/>
    <w:rsid w:val="00806DB6"/>
    <w:rsid w:val="00807D21"/>
    <w:rsid w:val="0081036D"/>
    <w:rsid w:val="00811AFE"/>
    <w:rsid w:val="00812161"/>
    <w:rsid w:val="0081303E"/>
    <w:rsid w:val="00813245"/>
    <w:rsid w:val="00814F41"/>
    <w:rsid w:val="008150A0"/>
    <w:rsid w:val="008156AF"/>
    <w:rsid w:val="0081636E"/>
    <w:rsid w:val="00816622"/>
    <w:rsid w:val="00820C21"/>
    <w:rsid w:val="00820FBB"/>
    <w:rsid w:val="008219AA"/>
    <w:rsid w:val="00821B2B"/>
    <w:rsid w:val="00821E8A"/>
    <w:rsid w:val="008220C2"/>
    <w:rsid w:val="008222B2"/>
    <w:rsid w:val="00823055"/>
    <w:rsid w:val="00823246"/>
    <w:rsid w:val="00823A39"/>
    <w:rsid w:val="00823B07"/>
    <w:rsid w:val="00825182"/>
    <w:rsid w:val="00825A09"/>
    <w:rsid w:val="00826887"/>
    <w:rsid w:val="00827C29"/>
    <w:rsid w:val="00827DDC"/>
    <w:rsid w:val="00830BC6"/>
    <w:rsid w:val="00831BD8"/>
    <w:rsid w:val="00831CB1"/>
    <w:rsid w:val="0083272A"/>
    <w:rsid w:val="008328AA"/>
    <w:rsid w:val="00832E27"/>
    <w:rsid w:val="00833496"/>
    <w:rsid w:val="00834F0D"/>
    <w:rsid w:val="0083572B"/>
    <w:rsid w:val="008376D9"/>
    <w:rsid w:val="00837F24"/>
    <w:rsid w:val="00841EA3"/>
    <w:rsid w:val="00842DED"/>
    <w:rsid w:val="00844234"/>
    <w:rsid w:val="00844726"/>
    <w:rsid w:val="00845063"/>
    <w:rsid w:val="00846639"/>
    <w:rsid w:val="00846782"/>
    <w:rsid w:val="00847D6D"/>
    <w:rsid w:val="00851852"/>
    <w:rsid w:val="00851864"/>
    <w:rsid w:val="00852AB0"/>
    <w:rsid w:val="00853E93"/>
    <w:rsid w:val="008556B3"/>
    <w:rsid w:val="008558F6"/>
    <w:rsid w:val="00856716"/>
    <w:rsid w:val="00857703"/>
    <w:rsid w:val="00857907"/>
    <w:rsid w:val="008604ED"/>
    <w:rsid w:val="0086095C"/>
    <w:rsid w:val="00860D65"/>
    <w:rsid w:val="008634A1"/>
    <w:rsid w:val="00865078"/>
    <w:rsid w:val="008660C7"/>
    <w:rsid w:val="008666DC"/>
    <w:rsid w:val="00866997"/>
    <w:rsid w:val="008701A2"/>
    <w:rsid w:val="00870288"/>
    <w:rsid w:val="00872161"/>
    <w:rsid w:val="0087299B"/>
    <w:rsid w:val="00872B91"/>
    <w:rsid w:val="00873D00"/>
    <w:rsid w:val="008749F1"/>
    <w:rsid w:val="008757AF"/>
    <w:rsid w:val="00876903"/>
    <w:rsid w:val="008805D6"/>
    <w:rsid w:val="0088189D"/>
    <w:rsid w:val="0088336A"/>
    <w:rsid w:val="00886C63"/>
    <w:rsid w:val="00890647"/>
    <w:rsid w:val="008916E6"/>
    <w:rsid w:val="008926F7"/>
    <w:rsid w:val="00893389"/>
    <w:rsid w:val="00894697"/>
    <w:rsid w:val="00894F9D"/>
    <w:rsid w:val="00895E0F"/>
    <w:rsid w:val="00896BCB"/>
    <w:rsid w:val="008974FE"/>
    <w:rsid w:val="008A1ED2"/>
    <w:rsid w:val="008A2E07"/>
    <w:rsid w:val="008A309C"/>
    <w:rsid w:val="008A33A7"/>
    <w:rsid w:val="008A4954"/>
    <w:rsid w:val="008A5347"/>
    <w:rsid w:val="008B3730"/>
    <w:rsid w:val="008B3958"/>
    <w:rsid w:val="008B3D16"/>
    <w:rsid w:val="008B4092"/>
    <w:rsid w:val="008B45D7"/>
    <w:rsid w:val="008B50F8"/>
    <w:rsid w:val="008B5253"/>
    <w:rsid w:val="008B5A90"/>
    <w:rsid w:val="008B6E11"/>
    <w:rsid w:val="008B6E27"/>
    <w:rsid w:val="008C0147"/>
    <w:rsid w:val="008C0ED6"/>
    <w:rsid w:val="008C1864"/>
    <w:rsid w:val="008C19C1"/>
    <w:rsid w:val="008C1F4A"/>
    <w:rsid w:val="008C5CD3"/>
    <w:rsid w:val="008C7B5D"/>
    <w:rsid w:val="008D0FB4"/>
    <w:rsid w:val="008D22C9"/>
    <w:rsid w:val="008D2888"/>
    <w:rsid w:val="008D440C"/>
    <w:rsid w:val="008D53D8"/>
    <w:rsid w:val="008D5B3B"/>
    <w:rsid w:val="008D7955"/>
    <w:rsid w:val="008E018A"/>
    <w:rsid w:val="008E2C27"/>
    <w:rsid w:val="008E4609"/>
    <w:rsid w:val="008E576F"/>
    <w:rsid w:val="008E5E64"/>
    <w:rsid w:val="008E60D7"/>
    <w:rsid w:val="008E68D9"/>
    <w:rsid w:val="008F0181"/>
    <w:rsid w:val="008F07C0"/>
    <w:rsid w:val="008F197D"/>
    <w:rsid w:val="008F7719"/>
    <w:rsid w:val="009006E8"/>
    <w:rsid w:val="0090243F"/>
    <w:rsid w:val="00903116"/>
    <w:rsid w:val="0090532C"/>
    <w:rsid w:val="00907764"/>
    <w:rsid w:val="0091001D"/>
    <w:rsid w:val="009102BE"/>
    <w:rsid w:val="00910DB6"/>
    <w:rsid w:val="009144B4"/>
    <w:rsid w:val="009148BC"/>
    <w:rsid w:val="009153ED"/>
    <w:rsid w:val="009178A1"/>
    <w:rsid w:val="00917BAC"/>
    <w:rsid w:val="009211DF"/>
    <w:rsid w:val="009223D8"/>
    <w:rsid w:val="009233A7"/>
    <w:rsid w:val="00923678"/>
    <w:rsid w:val="00923749"/>
    <w:rsid w:val="009241C3"/>
    <w:rsid w:val="009247E9"/>
    <w:rsid w:val="00925111"/>
    <w:rsid w:val="00925963"/>
    <w:rsid w:val="00925FFC"/>
    <w:rsid w:val="009263EB"/>
    <w:rsid w:val="00926F8E"/>
    <w:rsid w:val="009272AA"/>
    <w:rsid w:val="00927D54"/>
    <w:rsid w:val="00930CA1"/>
    <w:rsid w:val="00933030"/>
    <w:rsid w:val="0093465D"/>
    <w:rsid w:val="0093762C"/>
    <w:rsid w:val="00937D4C"/>
    <w:rsid w:val="00940A13"/>
    <w:rsid w:val="00942235"/>
    <w:rsid w:val="00944BF9"/>
    <w:rsid w:val="00945ABF"/>
    <w:rsid w:val="009463A3"/>
    <w:rsid w:val="0094796F"/>
    <w:rsid w:val="009506B8"/>
    <w:rsid w:val="00954500"/>
    <w:rsid w:val="00960E4B"/>
    <w:rsid w:val="00963930"/>
    <w:rsid w:val="009643EE"/>
    <w:rsid w:val="009645B3"/>
    <w:rsid w:val="00964CEE"/>
    <w:rsid w:val="00964EE0"/>
    <w:rsid w:val="009659EB"/>
    <w:rsid w:val="00966E05"/>
    <w:rsid w:val="0096743D"/>
    <w:rsid w:val="009679DE"/>
    <w:rsid w:val="00971A83"/>
    <w:rsid w:val="00975459"/>
    <w:rsid w:val="009755C4"/>
    <w:rsid w:val="00975C2A"/>
    <w:rsid w:val="00980E24"/>
    <w:rsid w:val="00981984"/>
    <w:rsid w:val="0098253E"/>
    <w:rsid w:val="009834B1"/>
    <w:rsid w:val="00983C2A"/>
    <w:rsid w:val="00984565"/>
    <w:rsid w:val="00985281"/>
    <w:rsid w:val="00985D80"/>
    <w:rsid w:val="00986141"/>
    <w:rsid w:val="0098638F"/>
    <w:rsid w:val="00990914"/>
    <w:rsid w:val="0099125D"/>
    <w:rsid w:val="0099235E"/>
    <w:rsid w:val="0099356C"/>
    <w:rsid w:val="0099452D"/>
    <w:rsid w:val="00994AAC"/>
    <w:rsid w:val="00996C4B"/>
    <w:rsid w:val="00997778"/>
    <w:rsid w:val="009A01CF"/>
    <w:rsid w:val="009A0C02"/>
    <w:rsid w:val="009A2C47"/>
    <w:rsid w:val="009A2F36"/>
    <w:rsid w:val="009A31DA"/>
    <w:rsid w:val="009A47CF"/>
    <w:rsid w:val="009A5B2A"/>
    <w:rsid w:val="009A7127"/>
    <w:rsid w:val="009A7612"/>
    <w:rsid w:val="009A7CE5"/>
    <w:rsid w:val="009B107E"/>
    <w:rsid w:val="009B1595"/>
    <w:rsid w:val="009B3F9D"/>
    <w:rsid w:val="009B4762"/>
    <w:rsid w:val="009B4DE5"/>
    <w:rsid w:val="009B59E7"/>
    <w:rsid w:val="009B5ACB"/>
    <w:rsid w:val="009B5CC5"/>
    <w:rsid w:val="009B7407"/>
    <w:rsid w:val="009B75C3"/>
    <w:rsid w:val="009C382D"/>
    <w:rsid w:val="009C38DC"/>
    <w:rsid w:val="009C598D"/>
    <w:rsid w:val="009D02A8"/>
    <w:rsid w:val="009D0AFB"/>
    <w:rsid w:val="009D0CDC"/>
    <w:rsid w:val="009D4DA6"/>
    <w:rsid w:val="009D5A08"/>
    <w:rsid w:val="009D6BE6"/>
    <w:rsid w:val="009E2AD9"/>
    <w:rsid w:val="009E3DBD"/>
    <w:rsid w:val="009E4E69"/>
    <w:rsid w:val="009E636C"/>
    <w:rsid w:val="009E730C"/>
    <w:rsid w:val="009E785F"/>
    <w:rsid w:val="009F1802"/>
    <w:rsid w:val="009F2A85"/>
    <w:rsid w:val="009F3BFC"/>
    <w:rsid w:val="009F499B"/>
    <w:rsid w:val="009F7929"/>
    <w:rsid w:val="00A00308"/>
    <w:rsid w:val="00A0089F"/>
    <w:rsid w:val="00A03D17"/>
    <w:rsid w:val="00A04C60"/>
    <w:rsid w:val="00A05081"/>
    <w:rsid w:val="00A05937"/>
    <w:rsid w:val="00A10308"/>
    <w:rsid w:val="00A10D92"/>
    <w:rsid w:val="00A11347"/>
    <w:rsid w:val="00A1390E"/>
    <w:rsid w:val="00A14293"/>
    <w:rsid w:val="00A15FBD"/>
    <w:rsid w:val="00A168E1"/>
    <w:rsid w:val="00A21989"/>
    <w:rsid w:val="00A2241F"/>
    <w:rsid w:val="00A22E5D"/>
    <w:rsid w:val="00A22F47"/>
    <w:rsid w:val="00A2536B"/>
    <w:rsid w:val="00A254BB"/>
    <w:rsid w:val="00A259B0"/>
    <w:rsid w:val="00A26388"/>
    <w:rsid w:val="00A2704C"/>
    <w:rsid w:val="00A276BB"/>
    <w:rsid w:val="00A30616"/>
    <w:rsid w:val="00A3093D"/>
    <w:rsid w:val="00A30B53"/>
    <w:rsid w:val="00A30F84"/>
    <w:rsid w:val="00A31DFD"/>
    <w:rsid w:val="00A329D4"/>
    <w:rsid w:val="00A32B7E"/>
    <w:rsid w:val="00A34181"/>
    <w:rsid w:val="00A3461B"/>
    <w:rsid w:val="00A357F5"/>
    <w:rsid w:val="00A361B7"/>
    <w:rsid w:val="00A36AFB"/>
    <w:rsid w:val="00A412C6"/>
    <w:rsid w:val="00A42361"/>
    <w:rsid w:val="00A43398"/>
    <w:rsid w:val="00A434DF"/>
    <w:rsid w:val="00A442CA"/>
    <w:rsid w:val="00A4486A"/>
    <w:rsid w:val="00A47132"/>
    <w:rsid w:val="00A47FD7"/>
    <w:rsid w:val="00A50C4C"/>
    <w:rsid w:val="00A51171"/>
    <w:rsid w:val="00A5148A"/>
    <w:rsid w:val="00A526A5"/>
    <w:rsid w:val="00A52AEE"/>
    <w:rsid w:val="00A538B3"/>
    <w:rsid w:val="00A551FB"/>
    <w:rsid w:val="00A55336"/>
    <w:rsid w:val="00A56DA1"/>
    <w:rsid w:val="00A57C57"/>
    <w:rsid w:val="00A62A97"/>
    <w:rsid w:val="00A62B0A"/>
    <w:rsid w:val="00A62B2E"/>
    <w:rsid w:val="00A64EEF"/>
    <w:rsid w:val="00A67568"/>
    <w:rsid w:val="00A71174"/>
    <w:rsid w:val="00A71B40"/>
    <w:rsid w:val="00A72194"/>
    <w:rsid w:val="00A72299"/>
    <w:rsid w:val="00A74A3A"/>
    <w:rsid w:val="00A752D9"/>
    <w:rsid w:val="00A77F60"/>
    <w:rsid w:val="00A81518"/>
    <w:rsid w:val="00A832E9"/>
    <w:rsid w:val="00A83B1C"/>
    <w:rsid w:val="00A8435F"/>
    <w:rsid w:val="00A84498"/>
    <w:rsid w:val="00A86D66"/>
    <w:rsid w:val="00A90B82"/>
    <w:rsid w:val="00A911AD"/>
    <w:rsid w:val="00A936D6"/>
    <w:rsid w:val="00A93BCA"/>
    <w:rsid w:val="00A945CE"/>
    <w:rsid w:val="00A95399"/>
    <w:rsid w:val="00A971C6"/>
    <w:rsid w:val="00A9724A"/>
    <w:rsid w:val="00A972F6"/>
    <w:rsid w:val="00A97F25"/>
    <w:rsid w:val="00AA069B"/>
    <w:rsid w:val="00AA25A1"/>
    <w:rsid w:val="00AA47F7"/>
    <w:rsid w:val="00AA5372"/>
    <w:rsid w:val="00AA61C8"/>
    <w:rsid w:val="00AA64C5"/>
    <w:rsid w:val="00AA6EAB"/>
    <w:rsid w:val="00AB328B"/>
    <w:rsid w:val="00AB47F0"/>
    <w:rsid w:val="00AB4BE4"/>
    <w:rsid w:val="00AB67CB"/>
    <w:rsid w:val="00AC291B"/>
    <w:rsid w:val="00AC3801"/>
    <w:rsid w:val="00AC46FD"/>
    <w:rsid w:val="00AC5A96"/>
    <w:rsid w:val="00AC732D"/>
    <w:rsid w:val="00AD15B5"/>
    <w:rsid w:val="00AD17CF"/>
    <w:rsid w:val="00AD377F"/>
    <w:rsid w:val="00AD4152"/>
    <w:rsid w:val="00AD42E3"/>
    <w:rsid w:val="00AD431B"/>
    <w:rsid w:val="00AD64C6"/>
    <w:rsid w:val="00AD693B"/>
    <w:rsid w:val="00AE02B2"/>
    <w:rsid w:val="00AE04DE"/>
    <w:rsid w:val="00AE21F6"/>
    <w:rsid w:val="00AE2D97"/>
    <w:rsid w:val="00AE31E1"/>
    <w:rsid w:val="00AE4461"/>
    <w:rsid w:val="00AE4FC6"/>
    <w:rsid w:val="00AE5433"/>
    <w:rsid w:val="00AE6E90"/>
    <w:rsid w:val="00AE72FB"/>
    <w:rsid w:val="00AE7467"/>
    <w:rsid w:val="00AF06FD"/>
    <w:rsid w:val="00AF4724"/>
    <w:rsid w:val="00AF4776"/>
    <w:rsid w:val="00AF665E"/>
    <w:rsid w:val="00AF7376"/>
    <w:rsid w:val="00B0004D"/>
    <w:rsid w:val="00B00A57"/>
    <w:rsid w:val="00B01570"/>
    <w:rsid w:val="00B01E15"/>
    <w:rsid w:val="00B02B1D"/>
    <w:rsid w:val="00B06267"/>
    <w:rsid w:val="00B07C68"/>
    <w:rsid w:val="00B101B7"/>
    <w:rsid w:val="00B12116"/>
    <w:rsid w:val="00B16CC0"/>
    <w:rsid w:val="00B20370"/>
    <w:rsid w:val="00B22389"/>
    <w:rsid w:val="00B23917"/>
    <w:rsid w:val="00B24867"/>
    <w:rsid w:val="00B25EC1"/>
    <w:rsid w:val="00B26B08"/>
    <w:rsid w:val="00B31676"/>
    <w:rsid w:val="00B32980"/>
    <w:rsid w:val="00B32A9F"/>
    <w:rsid w:val="00B36065"/>
    <w:rsid w:val="00B400A1"/>
    <w:rsid w:val="00B4058B"/>
    <w:rsid w:val="00B446DD"/>
    <w:rsid w:val="00B446FE"/>
    <w:rsid w:val="00B46B37"/>
    <w:rsid w:val="00B46C05"/>
    <w:rsid w:val="00B46FD1"/>
    <w:rsid w:val="00B50448"/>
    <w:rsid w:val="00B5101C"/>
    <w:rsid w:val="00B51F13"/>
    <w:rsid w:val="00B52F15"/>
    <w:rsid w:val="00B535C6"/>
    <w:rsid w:val="00B540DB"/>
    <w:rsid w:val="00B542DB"/>
    <w:rsid w:val="00B56E53"/>
    <w:rsid w:val="00B6127F"/>
    <w:rsid w:val="00B63ACA"/>
    <w:rsid w:val="00B646CF"/>
    <w:rsid w:val="00B65207"/>
    <w:rsid w:val="00B65585"/>
    <w:rsid w:val="00B65E5D"/>
    <w:rsid w:val="00B67186"/>
    <w:rsid w:val="00B67A14"/>
    <w:rsid w:val="00B70A7A"/>
    <w:rsid w:val="00B713C5"/>
    <w:rsid w:val="00B71507"/>
    <w:rsid w:val="00B72331"/>
    <w:rsid w:val="00B75A06"/>
    <w:rsid w:val="00B75DE8"/>
    <w:rsid w:val="00B76F77"/>
    <w:rsid w:val="00B77D6F"/>
    <w:rsid w:val="00B80A61"/>
    <w:rsid w:val="00B830AB"/>
    <w:rsid w:val="00B84050"/>
    <w:rsid w:val="00B8436A"/>
    <w:rsid w:val="00B84437"/>
    <w:rsid w:val="00B900C9"/>
    <w:rsid w:val="00B9116D"/>
    <w:rsid w:val="00B92940"/>
    <w:rsid w:val="00B934CC"/>
    <w:rsid w:val="00B95E18"/>
    <w:rsid w:val="00B96453"/>
    <w:rsid w:val="00B967F1"/>
    <w:rsid w:val="00B96BA2"/>
    <w:rsid w:val="00B97AE6"/>
    <w:rsid w:val="00BA0AC3"/>
    <w:rsid w:val="00BA1971"/>
    <w:rsid w:val="00BA2C8D"/>
    <w:rsid w:val="00BA38B9"/>
    <w:rsid w:val="00BA453A"/>
    <w:rsid w:val="00BA47E1"/>
    <w:rsid w:val="00BA7013"/>
    <w:rsid w:val="00BA7628"/>
    <w:rsid w:val="00BA7882"/>
    <w:rsid w:val="00BB2279"/>
    <w:rsid w:val="00BB228C"/>
    <w:rsid w:val="00BB3512"/>
    <w:rsid w:val="00BB5B51"/>
    <w:rsid w:val="00BB72FF"/>
    <w:rsid w:val="00BB7721"/>
    <w:rsid w:val="00BC056A"/>
    <w:rsid w:val="00BC1BFB"/>
    <w:rsid w:val="00BC1D8C"/>
    <w:rsid w:val="00BC2294"/>
    <w:rsid w:val="00BC3B84"/>
    <w:rsid w:val="00BC3EBC"/>
    <w:rsid w:val="00BC4A88"/>
    <w:rsid w:val="00BC5B68"/>
    <w:rsid w:val="00BC62FE"/>
    <w:rsid w:val="00BC79D7"/>
    <w:rsid w:val="00BD34E3"/>
    <w:rsid w:val="00BD4E89"/>
    <w:rsid w:val="00BE011F"/>
    <w:rsid w:val="00BE1366"/>
    <w:rsid w:val="00BE261D"/>
    <w:rsid w:val="00BE26C9"/>
    <w:rsid w:val="00BE3043"/>
    <w:rsid w:val="00BE3AF3"/>
    <w:rsid w:val="00BE46A0"/>
    <w:rsid w:val="00BE5759"/>
    <w:rsid w:val="00BE73D0"/>
    <w:rsid w:val="00BF00D3"/>
    <w:rsid w:val="00BF1969"/>
    <w:rsid w:val="00BF30B4"/>
    <w:rsid w:val="00BF3EA6"/>
    <w:rsid w:val="00BF45CE"/>
    <w:rsid w:val="00BF47CE"/>
    <w:rsid w:val="00BF5726"/>
    <w:rsid w:val="00C00119"/>
    <w:rsid w:val="00C01143"/>
    <w:rsid w:val="00C01B60"/>
    <w:rsid w:val="00C02F30"/>
    <w:rsid w:val="00C054FB"/>
    <w:rsid w:val="00C060B7"/>
    <w:rsid w:val="00C11E5A"/>
    <w:rsid w:val="00C12394"/>
    <w:rsid w:val="00C14CD7"/>
    <w:rsid w:val="00C1576C"/>
    <w:rsid w:val="00C16819"/>
    <w:rsid w:val="00C16BC5"/>
    <w:rsid w:val="00C20071"/>
    <w:rsid w:val="00C20AE3"/>
    <w:rsid w:val="00C210FE"/>
    <w:rsid w:val="00C213DC"/>
    <w:rsid w:val="00C23C8F"/>
    <w:rsid w:val="00C2428B"/>
    <w:rsid w:val="00C24A89"/>
    <w:rsid w:val="00C25153"/>
    <w:rsid w:val="00C25E5E"/>
    <w:rsid w:val="00C26369"/>
    <w:rsid w:val="00C2648B"/>
    <w:rsid w:val="00C2707A"/>
    <w:rsid w:val="00C31025"/>
    <w:rsid w:val="00C3138C"/>
    <w:rsid w:val="00C32A4C"/>
    <w:rsid w:val="00C33160"/>
    <w:rsid w:val="00C33652"/>
    <w:rsid w:val="00C3405E"/>
    <w:rsid w:val="00C341B0"/>
    <w:rsid w:val="00C36B6A"/>
    <w:rsid w:val="00C376BE"/>
    <w:rsid w:val="00C37B4E"/>
    <w:rsid w:val="00C410DC"/>
    <w:rsid w:val="00C41381"/>
    <w:rsid w:val="00C43315"/>
    <w:rsid w:val="00C45553"/>
    <w:rsid w:val="00C45FF5"/>
    <w:rsid w:val="00C462CC"/>
    <w:rsid w:val="00C46B49"/>
    <w:rsid w:val="00C475E4"/>
    <w:rsid w:val="00C477A1"/>
    <w:rsid w:val="00C47A7D"/>
    <w:rsid w:val="00C50722"/>
    <w:rsid w:val="00C50D4A"/>
    <w:rsid w:val="00C50D51"/>
    <w:rsid w:val="00C521BE"/>
    <w:rsid w:val="00C542B7"/>
    <w:rsid w:val="00C54CF7"/>
    <w:rsid w:val="00C55D09"/>
    <w:rsid w:val="00C57667"/>
    <w:rsid w:val="00C57A70"/>
    <w:rsid w:val="00C57E70"/>
    <w:rsid w:val="00C60C63"/>
    <w:rsid w:val="00C613AA"/>
    <w:rsid w:val="00C61F77"/>
    <w:rsid w:val="00C622C1"/>
    <w:rsid w:val="00C62DA7"/>
    <w:rsid w:val="00C65CE8"/>
    <w:rsid w:val="00C667D7"/>
    <w:rsid w:val="00C66E5B"/>
    <w:rsid w:val="00C67379"/>
    <w:rsid w:val="00C70013"/>
    <w:rsid w:val="00C70CB3"/>
    <w:rsid w:val="00C70EF1"/>
    <w:rsid w:val="00C715C8"/>
    <w:rsid w:val="00C730A3"/>
    <w:rsid w:val="00C7338E"/>
    <w:rsid w:val="00C741CC"/>
    <w:rsid w:val="00C75259"/>
    <w:rsid w:val="00C754D0"/>
    <w:rsid w:val="00C7688C"/>
    <w:rsid w:val="00C769DB"/>
    <w:rsid w:val="00C77463"/>
    <w:rsid w:val="00C82232"/>
    <w:rsid w:val="00C82D55"/>
    <w:rsid w:val="00C8392B"/>
    <w:rsid w:val="00C84B47"/>
    <w:rsid w:val="00C85695"/>
    <w:rsid w:val="00C868D8"/>
    <w:rsid w:val="00C869B4"/>
    <w:rsid w:val="00C91658"/>
    <w:rsid w:val="00C91ADA"/>
    <w:rsid w:val="00C92D71"/>
    <w:rsid w:val="00C94206"/>
    <w:rsid w:val="00C948D9"/>
    <w:rsid w:val="00C96255"/>
    <w:rsid w:val="00C96E5A"/>
    <w:rsid w:val="00C978CA"/>
    <w:rsid w:val="00C97CE1"/>
    <w:rsid w:val="00CA0B4B"/>
    <w:rsid w:val="00CA172E"/>
    <w:rsid w:val="00CA4408"/>
    <w:rsid w:val="00CA452E"/>
    <w:rsid w:val="00CA6A8A"/>
    <w:rsid w:val="00CA72E9"/>
    <w:rsid w:val="00CA7FFE"/>
    <w:rsid w:val="00CB0543"/>
    <w:rsid w:val="00CB160A"/>
    <w:rsid w:val="00CB3147"/>
    <w:rsid w:val="00CB3B74"/>
    <w:rsid w:val="00CB4048"/>
    <w:rsid w:val="00CB4312"/>
    <w:rsid w:val="00CB4B92"/>
    <w:rsid w:val="00CB56F4"/>
    <w:rsid w:val="00CB5D18"/>
    <w:rsid w:val="00CC0536"/>
    <w:rsid w:val="00CC0E3B"/>
    <w:rsid w:val="00CC1AA3"/>
    <w:rsid w:val="00CC1B18"/>
    <w:rsid w:val="00CD0FC7"/>
    <w:rsid w:val="00CD1CF5"/>
    <w:rsid w:val="00CD369A"/>
    <w:rsid w:val="00CD3973"/>
    <w:rsid w:val="00CD4139"/>
    <w:rsid w:val="00CD68E4"/>
    <w:rsid w:val="00CE1A58"/>
    <w:rsid w:val="00CE1AA0"/>
    <w:rsid w:val="00CE2F94"/>
    <w:rsid w:val="00CE444E"/>
    <w:rsid w:val="00CE4750"/>
    <w:rsid w:val="00CE47ED"/>
    <w:rsid w:val="00CE666E"/>
    <w:rsid w:val="00CF04A5"/>
    <w:rsid w:val="00CF0512"/>
    <w:rsid w:val="00CF0F0E"/>
    <w:rsid w:val="00CF14CE"/>
    <w:rsid w:val="00CF6D10"/>
    <w:rsid w:val="00CF7034"/>
    <w:rsid w:val="00D00156"/>
    <w:rsid w:val="00D00886"/>
    <w:rsid w:val="00D024CA"/>
    <w:rsid w:val="00D04404"/>
    <w:rsid w:val="00D04B6B"/>
    <w:rsid w:val="00D07D1F"/>
    <w:rsid w:val="00D07E7C"/>
    <w:rsid w:val="00D10274"/>
    <w:rsid w:val="00D109D2"/>
    <w:rsid w:val="00D12B95"/>
    <w:rsid w:val="00D12DA4"/>
    <w:rsid w:val="00D12F6F"/>
    <w:rsid w:val="00D131DA"/>
    <w:rsid w:val="00D15841"/>
    <w:rsid w:val="00D15FA6"/>
    <w:rsid w:val="00D161AC"/>
    <w:rsid w:val="00D174CC"/>
    <w:rsid w:val="00D17F82"/>
    <w:rsid w:val="00D20EDF"/>
    <w:rsid w:val="00D242BF"/>
    <w:rsid w:val="00D25F94"/>
    <w:rsid w:val="00D266C8"/>
    <w:rsid w:val="00D26A51"/>
    <w:rsid w:val="00D27243"/>
    <w:rsid w:val="00D27F22"/>
    <w:rsid w:val="00D3088E"/>
    <w:rsid w:val="00D3128F"/>
    <w:rsid w:val="00D334EA"/>
    <w:rsid w:val="00D33C01"/>
    <w:rsid w:val="00D341B3"/>
    <w:rsid w:val="00D3574F"/>
    <w:rsid w:val="00D3700C"/>
    <w:rsid w:val="00D37909"/>
    <w:rsid w:val="00D37CB9"/>
    <w:rsid w:val="00D403A5"/>
    <w:rsid w:val="00D4223F"/>
    <w:rsid w:val="00D427E8"/>
    <w:rsid w:val="00D44C24"/>
    <w:rsid w:val="00D44ECC"/>
    <w:rsid w:val="00D45CEB"/>
    <w:rsid w:val="00D46512"/>
    <w:rsid w:val="00D476D4"/>
    <w:rsid w:val="00D507C4"/>
    <w:rsid w:val="00D50A69"/>
    <w:rsid w:val="00D50D71"/>
    <w:rsid w:val="00D52C58"/>
    <w:rsid w:val="00D535D2"/>
    <w:rsid w:val="00D55CA8"/>
    <w:rsid w:val="00D567FD"/>
    <w:rsid w:val="00D57629"/>
    <w:rsid w:val="00D60AA0"/>
    <w:rsid w:val="00D60C5F"/>
    <w:rsid w:val="00D60F2B"/>
    <w:rsid w:val="00D60F97"/>
    <w:rsid w:val="00D6181E"/>
    <w:rsid w:val="00D61A03"/>
    <w:rsid w:val="00D61F44"/>
    <w:rsid w:val="00D641FB"/>
    <w:rsid w:val="00D65B21"/>
    <w:rsid w:val="00D65E46"/>
    <w:rsid w:val="00D66C88"/>
    <w:rsid w:val="00D66DBE"/>
    <w:rsid w:val="00D67416"/>
    <w:rsid w:val="00D70B4B"/>
    <w:rsid w:val="00D71841"/>
    <w:rsid w:val="00D74BB4"/>
    <w:rsid w:val="00D75DC8"/>
    <w:rsid w:val="00D773EE"/>
    <w:rsid w:val="00D777C8"/>
    <w:rsid w:val="00D777FE"/>
    <w:rsid w:val="00D7797C"/>
    <w:rsid w:val="00D80340"/>
    <w:rsid w:val="00D80DF3"/>
    <w:rsid w:val="00D81618"/>
    <w:rsid w:val="00D81FDB"/>
    <w:rsid w:val="00D82B5E"/>
    <w:rsid w:val="00D84013"/>
    <w:rsid w:val="00D849F3"/>
    <w:rsid w:val="00D84A52"/>
    <w:rsid w:val="00D87838"/>
    <w:rsid w:val="00D90900"/>
    <w:rsid w:val="00D91D9C"/>
    <w:rsid w:val="00D921F0"/>
    <w:rsid w:val="00D925AF"/>
    <w:rsid w:val="00D927EB"/>
    <w:rsid w:val="00D93340"/>
    <w:rsid w:val="00D9346C"/>
    <w:rsid w:val="00D94EE7"/>
    <w:rsid w:val="00D94F44"/>
    <w:rsid w:val="00D950FB"/>
    <w:rsid w:val="00D966E4"/>
    <w:rsid w:val="00D9705F"/>
    <w:rsid w:val="00D976FA"/>
    <w:rsid w:val="00DA07D8"/>
    <w:rsid w:val="00DA1569"/>
    <w:rsid w:val="00DA16E5"/>
    <w:rsid w:val="00DA1832"/>
    <w:rsid w:val="00DA24A5"/>
    <w:rsid w:val="00DA262C"/>
    <w:rsid w:val="00DA3072"/>
    <w:rsid w:val="00DA3614"/>
    <w:rsid w:val="00DA454C"/>
    <w:rsid w:val="00DA517F"/>
    <w:rsid w:val="00DA5D91"/>
    <w:rsid w:val="00DB0A1F"/>
    <w:rsid w:val="00DB0B87"/>
    <w:rsid w:val="00DB2C9C"/>
    <w:rsid w:val="00DB2CEB"/>
    <w:rsid w:val="00DB3DA1"/>
    <w:rsid w:val="00DB48F9"/>
    <w:rsid w:val="00DB49E2"/>
    <w:rsid w:val="00DB4D35"/>
    <w:rsid w:val="00DB624F"/>
    <w:rsid w:val="00DB69F8"/>
    <w:rsid w:val="00DB7BDA"/>
    <w:rsid w:val="00DB7F5E"/>
    <w:rsid w:val="00DC01CD"/>
    <w:rsid w:val="00DC0EB3"/>
    <w:rsid w:val="00DC14D7"/>
    <w:rsid w:val="00DC15DA"/>
    <w:rsid w:val="00DC18FA"/>
    <w:rsid w:val="00DC1FD2"/>
    <w:rsid w:val="00DC2586"/>
    <w:rsid w:val="00DC2BE7"/>
    <w:rsid w:val="00DC31DA"/>
    <w:rsid w:val="00DC33FC"/>
    <w:rsid w:val="00DC3575"/>
    <w:rsid w:val="00DC4893"/>
    <w:rsid w:val="00DC4C35"/>
    <w:rsid w:val="00DC5C57"/>
    <w:rsid w:val="00DC657F"/>
    <w:rsid w:val="00DD07FF"/>
    <w:rsid w:val="00DD1335"/>
    <w:rsid w:val="00DD24A5"/>
    <w:rsid w:val="00DD3E98"/>
    <w:rsid w:val="00DD3EA9"/>
    <w:rsid w:val="00DD5D8E"/>
    <w:rsid w:val="00DD7CA9"/>
    <w:rsid w:val="00DE014D"/>
    <w:rsid w:val="00DE06B8"/>
    <w:rsid w:val="00DE0B13"/>
    <w:rsid w:val="00DE126E"/>
    <w:rsid w:val="00DE159F"/>
    <w:rsid w:val="00DE2026"/>
    <w:rsid w:val="00DE2087"/>
    <w:rsid w:val="00DE2932"/>
    <w:rsid w:val="00DE34E4"/>
    <w:rsid w:val="00DE3C4D"/>
    <w:rsid w:val="00DE49B4"/>
    <w:rsid w:val="00DE5A07"/>
    <w:rsid w:val="00DE5B75"/>
    <w:rsid w:val="00DF190A"/>
    <w:rsid w:val="00DF3876"/>
    <w:rsid w:val="00DF3C99"/>
    <w:rsid w:val="00DF6C87"/>
    <w:rsid w:val="00E00A75"/>
    <w:rsid w:val="00E0297E"/>
    <w:rsid w:val="00E02C69"/>
    <w:rsid w:val="00E03CC1"/>
    <w:rsid w:val="00E03DCB"/>
    <w:rsid w:val="00E0488D"/>
    <w:rsid w:val="00E04CAF"/>
    <w:rsid w:val="00E0504C"/>
    <w:rsid w:val="00E06057"/>
    <w:rsid w:val="00E07E6F"/>
    <w:rsid w:val="00E1300A"/>
    <w:rsid w:val="00E13E95"/>
    <w:rsid w:val="00E15055"/>
    <w:rsid w:val="00E164B0"/>
    <w:rsid w:val="00E24049"/>
    <w:rsid w:val="00E24957"/>
    <w:rsid w:val="00E24B93"/>
    <w:rsid w:val="00E2623B"/>
    <w:rsid w:val="00E26B7D"/>
    <w:rsid w:val="00E26EBC"/>
    <w:rsid w:val="00E3174A"/>
    <w:rsid w:val="00E35A9C"/>
    <w:rsid w:val="00E36188"/>
    <w:rsid w:val="00E402E8"/>
    <w:rsid w:val="00E409C3"/>
    <w:rsid w:val="00E40CBF"/>
    <w:rsid w:val="00E41302"/>
    <w:rsid w:val="00E42357"/>
    <w:rsid w:val="00E423BC"/>
    <w:rsid w:val="00E42F70"/>
    <w:rsid w:val="00E43A8E"/>
    <w:rsid w:val="00E4431A"/>
    <w:rsid w:val="00E45F4A"/>
    <w:rsid w:val="00E47879"/>
    <w:rsid w:val="00E47B57"/>
    <w:rsid w:val="00E50D17"/>
    <w:rsid w:val="00E5251C"/>
    <w:rsid w:val="00E53121"/>
    <w:rsid w:val="00E53D07"/>
    <w:rsid w:val="00E550ED"/>
    <w:rsid w:val="00E55918"/>
    <w:rsid w:val="00E55B25"/>
    <w:rsid w:val="00E55FDA"/>
    <w:rsid w:val="00E56226"/>
    <w:rsid w:val="00E56D99"/>
    <w:rsid w:val="00E60177"/>
    <w:rsid w:val="00E60A36"/>
    <w:rsid w:val="00E61230"/>
    <w:rsid w:val="00E629C0"/>
    <w:rsid w:val="00E63648"/>
    <w:rsid w:val="00E63EF7"/>
    <w:rsid w:val="00E64405"/>
    <w:rsid w:val="00E64856"/>
    <w:rsid w:val="00E6621A"/>
    <w:rsid w:val="00E66314"/>
    <w:rsid w:val="00E67886"/>
    <w:rsid w:val="00E71949"/>
    <w:rsid w:val="00E71C7B"/>
    <w:rsid w:val="00E74105"/>
    <w:rsid w:val="00E80D51"/>
    <w:rsid w:val="00E81CA5"/>
    <w:rsid w:val="00E81D8F"/>
    <w:rsid w:val="00E847EA"/>
    <w:rsid w:val="00E84869"/>
    <w:rsid w:val="00E87CCE"/>
    <w:rsid w:val="00E87D61"/>
    <w:rsid w:val="00E91009"/>
    <w:rsid w:val="00E92749"/>
    <w:rsid w:val="00E93AD4"/>
    <w:rsid w:val="00E94C9C"/>
    <w:rsid w:val="00E95490"/>
    <w:rsid w:val="00E964DC"/>
    <w:rsid w:val="00EA06E5"/>
    <w:rsid w:val="00EA3D3C"/>
    <w:rsid w:val="00EA4423"/>
    <w:rsid w:val="00EA51C3"/>
    <w:rsid w:val="00EA575C"/>
    <w:rsid w:val="00EA5F34"/>
    <w:rsid w:val="00EA651C"/>
    <w:rsid w:val="00EA6EEB"/>
    <w:rsid w:val="00EB1EDE"/>
    <w:rsid w:val="00EB227B"/>
    <w:rsid w:val="00EB2571"/>
    <w:rsid w:val="00EB31EA"/>
    <w:rsid w:val="00EC0611"/>
    <w:rsid w:val="00EC0A7A"/>
    <w:rsid w:val="00EC128E"/>
    <w:rsid w:val="00EC251F"/>
    <w:rsid w:val="00EC2A77"/>
    <w:rsid w:val="00EC2BDA"/>
    <w:rsid w:val="00EC3A1E"/>
    <w:rsid w:val="00EC3EA7"/>
    <w:rsid w:val="00EC42BB"/>
    <w:rsid w:val="00EC5F5B"/>
    <w:rsid w:val="00EC6391"/>
    <w:rsid w:val="00ED1F84"/>
    <w:rsid w:val="00ED286A"/>
    <w:rsid w:val="00ED3A65"/>
    <w:rsid w:val="00ED4948"/>
    <w:rsid w:val="00ED6A3A"/>
    <w:rsid w:val="00ED7635"/>
    <w:rsid w:val="00EE09E7"/>
    <w:rsid w:val="00EE0ABB"/>
    <w:rsid w:val="00EE0CAB"/>
    <w:rsid w:val="00EE279B"/>
    <w:rsid w:val="00EE3AC4"/>
    <w:rsid w:val="00EE6F5C"/>
    <w:rsid w:val="00EF1322"/>
    <w:rsid w:val="00EF1562"/>
    <w:rsid w:val="00EF1E30"/>
    <w:rsid w:val="00EF3008"/>
    <w:rsid w:val="00EF33B1"/>
    <w:rsid w:val="00EF37A8"/>
    <w:rsid w:val="00EF51AE"/>
    <w:rsid w:val="00EF5508"/>
    <w:rsid w:val="00EF5B3C"/>
    <w:rsid w:val="00EF64D4"/>
    <w:rsid w:val="00EF6FD2"/>
    <w:rsid w:val="00EF7525"/>
    <w:rsid w:val="00EF7CDD"/>
    <w:rsid w:val="00F002EA"/>
    <w:rsid w:val="00F00D07"/>
    <w:rsid w:val="00F02C79"/>
    <w:rsid w:val="00F0306A"/>
    <w:rsid w:val="00F033C0"/>
    <w:rsid w:val="00F0355A"/>
    <w:rsid w:val="00F045DF"/>
    <w:rsid w:val="00F04D24"/>
    <w:rsid w:val="00F10081"/>
    <w:rsid w:val="00F10316"/>
    <w:rsid w:val="00F11AC4"/>
    <w:rsid w:val="00F12346"/>
    <w:rsid w:val="00F152AB"/>
    <w:rsid w:val="00F15703"/>
    <w:rsid w:val="00F15E41"/>
    <w:rsid w:val="00F16615"/>
    <w:rsid w:val="00F20F00"/>
    <w:rsid w:val="00F212D6"/>
    <w:rsid w:val="00F22220"/>
    <w:rsid w:val="00F22392"/>
    <w:rsid w:val="00F22A75"/>
    <w:rsid w:val="00F22ED4"/>
    <w:rsid w:val="00F23C57"/>
    <w:rsid w:val="00F24A02"/>
    <w:rsid w:val="00F25679"/>
    <w:rsid w:val="00F262E7"/>
    <w:rsid w:val="00F26F42"/>
    <w:rsid w:val="00F30165"/>
    <w:rsid w:val="00F304F1"/>
    <w:rsid w:val="00F3066E"/>
    <w:rsid w:val="00F30E67"/>
    <w:rsid w:val="00F31550"/>
    <w:rsid w:val="00F31BFE"/>
    <w:rsid w:val="00F31C7E"/>
    <w:rsid w:val="00F32186"/>
    <w:rsid w:val="00F3321D"/>
    <w:rsid w:val="00F33B4E"/>
    <w:rsid w:val="00F347C8"/>
    <w:rsid w:val="00F349DD"/>
    <w:rsid w:val="00F35086"/>
    <w:rsid w:val="00F35F90"/>
    <w:rsid w:val="00F37C24"/>
    <w:rsid w:val="00F40184"/>
    <w:rsid w:val="00F40C3E"/>
    <w:rsid w:val="00F43446"/>
    <w:rsid w:val="00F45654"/>
    <w:rsid w:val="00F47901"/>
    <w:rsid w:val="00F50292"/>
    <w:rsid w:val="00F50A10"/>
    <w:rsid w:val="00F51FC5"/>
    <w:rsid w:val="00F53F50"/>
    <w:rsid w:val="00F55274"/>
    <w:rsid w:val="00F55B9E"/>
    <w:rsid w:val="00F608C4"/>
    <w:rsid w:val="00F625B6"/>
    <w:rsid w:val="00F6280F"/>
    <w:rsid w:val="00F64624"/>
    <w:rsid w:val="00F64E9D"/>
    <w:rsid w:val="00F67061"/>
    <w:rsid w:val="00F671E4"/>
    <w:rsid w:val="00F73C77"/>
    <w:rsid w:val="00F73DA6"/>
    <w:rsid w:val="00F74E28"/>
    <w:rsid w:val="00F7549D"/>
    <w:rsid w:val="00F76D55"/>
    <w:rsid w:val="00F814AC"/>
    <w:rsid w:val="00F83388"/>
    <w:rsid w:val="00F84635"/>
    <w:rsid w:val="00F850A7"/>
    <w:rsid w:val="00F858D5"/>
    <w:rsid w:val="00F85F1C"/>
    <w:rsid w:val="00F86F95"/>
    <w:rsid w:val="00F904C2"/>
    <w:rsid w:val="00F91287"/>
    <w:rsid w:val="00F92376"/>
    <w:rsid w:val="00F927C4"/>
    <w:rsid w:val="00F95871"/>
    <w:rsid w:val="00F96FF3"/>
    <w:rsid w:val="00FA0320"/>
    <w:rsid w:val="00FA187C"/>
    <w:rsid w:val="00FA1963"/>
    <w:rsid w:val="00FA27F0"/>
    <w:rsid w:val="00FA2C35"/>
    <w:rsid w:val="00FA32FC"/>
    <w:rsid w:val="00FA59D2"/>
    <w:rsid w:val="00FA611B"/>
    <w:rsid w:val="00FA61D3"/>
    <w:rsid w:val="00FB0984"/>
    <w:rsid w:val="00FB15DE"/>
    <w:rsid w:val="00FB19B1"/>
    <w:rsid w:val="00FB2E0E"/>
    <w:rsid w:val="00FB465E"/>
    <w:rsid w:val="00FB4A8A"/>
    <w:rsid w:val="00FB636F"/>
    <w:rsid w:val="00FB652E"/>
    <w:rsid w:val="00FB6571"/>
    <w:rsid w:val="00FC009B"/>
    <w:rsid w:val="00FC1ED0"/>
    <w:rsid w:val="00FC33B7"/>
    <w:rsid w:val="00FC42A6"/>
    <w:rsid w:val="00FC50D4"/>
    <w:rsid w:val="00FC6EB2"/>
    <w:rsid w:val="00FC6ED9"/>
    <w:rsid w:val="00FC7AF8"/>
    <w:rsid w:val="00FC7BB5"/>
    <w:rsid w:val="00FC7F6B"/>
    <w:rsid w:val="00FD1265"/>
    <w:rsid w:val="00FD1BCB"/>
    <w:rsid w:val="00FD2FE6"/>
    <w:rsid w:val="00FD312A"/>
    <w:rsid w:val="00FD5823"/>
    <w:rsid w:val="00FD6970"/>
    <w:rsid w:val="00FD6D0D"/>
    <w:rsid w:val="00FD71FA"/>
    <w:rsid w:val="00FE05C1"/>
    <w:rsid w:val="00FE2C05"/>
    <w:rsid w:val="00FE4882"/>
    <w:rsid w:val="00FE4CBB"/>
    <w:rsid w:val="00FE5F08"/>
    <w:rsid w:val="00FE5F3A"/>
    <w:rsid w:val="00FE73F5"/>
    <w:rsid w:val="00FE75F1"/>
    <w:rsid w:val="00FE7A7B"/>
    <w:rsid w:val="00FF15D0"/>
    <w:rsid w:val="00FF1F0E"/>
    <w:rsid w:val="00FF2099"/>
    <w:rsid w:val="00FF2AA3"/>
    <w:rsid w:val="00FF35A4"/>
    <w:rsid w:val="00FF4337"/>
    <w:rsid w:val="00FF46D3"/>
    <w:rsid w:val="00FF517D"/>
    <w:rsid w:val="00FF7807"/>
    <w:rsid w:val="00FF7C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B6430F"/>
  <w15:docId w15:val="{DA61A373-886D-4BF2-AB39-94EEFF624A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HAnsi" w:hAnsi="Times New Roman" w:cstheme="minorBidi"/>
        <w:sz w:val="24"/>
        <w:szCs w:val="24"/>
        <w:lang w:val="en-US" w:eastAsia="en-US" w:bidi="ar-SA"/>
      </w:rPr>
    </w:rPrDefault>
    <w:pPrDefault>
      <w:pPr>
        <w:spacing w:before="120"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locked="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locked="1" w:uiPriority="29" w:qFormat="1"/>
    <w:lsdException w:name="Intense Quote" w:locked="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1" w:uiPriority="19" w:qFormat="1"/>
    <w:lsdException w:name="Intense Emphasis" w:locked="1" w:uiPriority="21" w:qFormat="1"/>
    <w:lsdException w:name="Subtle Reference" w:locked="1" w:uiPriority="31" w:qFormat="1"/>
    <w:lsdException w:name="Intense Reference" w:locked="1" w:uiPriority="32" w:qFormat="1"/>
    <w:lsdException w:name="Book Title" w:locked="1" w:uiPriority="33" w:qFormat="1"/>
    <w:lsdException w:name="Bibliography" w:uiPriority="37"/>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CB4048"/>
    <w:pPr>
      <w:ind w:firstLine="709"/>
    </w:pPr>
    <w:rPr>
      <w:lang w:val="cs-CZ"/>
    </w:rPr>
  </w:style>
  <w:style w:type="paragraph" w:styleId="Nadpis1">
    <w:name w:val="heading 1"/>
    <w:basedOn w:val="Normln"/>
    <w:next w:val="Normln"/>
    <w:link w:val="Nadpis1Char"/>
    <w:uiPriority w:val="9"/>
    <w:qFormat/>
    <w:rsid w:val="001C6001"/>
    <w:pPr>
      <w:keepNext/>
      <w:keepLines/>
      <w:numPr>
        <w:numId w:val="1"/>
      </w:numPr>
      <w:spacing w:before="480"/>
      <w:jc w:val="left"/>
      <w:outlineLvl w:val="0"/>
    </w:pPr>
    <w:rPr>
      <w:rFonts w:eastAsiaTheme="majorEastAsia" w:cstheme="majorBidi"/>
      <w:b/>
      <w:bCs/>
      <w:caps/>
      <w:sz w:val="32"/>
      <w:szCs w:val="28"/>
    </w:rPr>
  </w:style>
  <w:style w:type="paragraph" w:styleId="Nadpis2">
    <w:name w:val="heading 2"/>
    <w:basedOn w:val="Normln"/>
    <w:next w:val="Normln"/>
    <w:link w:val="Nadpis2Char"/>
    <w:uiPriority w:val="9"/>
    <w:qFormat/>
    <w:rsid w:val="00FA27F0"/>
    <w:pPr>
      <w:keepNext/>
      <w:keepLines/>
      <w:numPr>
        <w:numId w:val="7"/>
      </w:numPr>
      <w:spacing w:before="200"/>
      <w:ind w:left="357" w:hanging="357"/>
      <w:jc w:val="left"/>
      <w:outlineLvl w:val="1"/>
    </w:pPr>
    <w:rPr>
      <w:rFonts w:eastAsiaTheme="majorEastAsia" w:cstheme="majorBidi"/>
      <w:b/>
      <w:bCs/>
      <w:caps/>
      <w:sz w:val="28"/>
      <w:szCs w:val="26"/>
    </w:rPr>
  </w:style>
  <w:style w:type="paragraph" w:styleId="Nadpis3">
    <w:name w:val="heading 3"/>
    <w:basedOn w:val="Normln"/>
    <w:next w:val="Normln"/>
    <w:link w:val="Nadpis3Char"/>
    <w:uiPriority w:val="9"/>
    <w:qFormat/>
    <w:rsid w:val="00E0504C"/>
    <w:pPr>
      <w:keepNext/>
      <w:keepLines/>
      <w:numPr>
        <w:numId w:val="5"/>
      </w:numPr>
      <w:spacing w:before="200"/>
      <w:ind w:left="357" w:hanging="357"/>
      <w:outlineLvl w:val="2"/>
    </w:pPr>
    <w:rPr>
      <w:rFonts w:eastAsiaTheme="majorEastAsia" w:cstheme="majorBidi"/>
      <w:b/>
      <w:bCs/>
      <w:i/>
      <w:sz w:val="26"/>
    </w:rPr>
  </w:style>
  <w:style w:type="paragraph" w:styleId="Nadpis4">
    <w:name w:val="heading 4"/>
    <w:basedOn w:val="Normln"/>
    <w:next w:val="Normln"/>
    <w:link w:val="Nadpis4Char"/>
    <w:uiPriority w:val="9"/>
    <w:qFormat/>
    <w:rsid w:val="001C6001"/>
    <w:pPr>
      <w:keepNext/>
      <w:keepLines/>
      <w:numPr>
        <w:ilvl w:val="3"/>
        <w:numId w:val="1"/>
      </w:numPr>
      <w:spacing w:before="200"/>
      <w:outlineLvl w:val="3"/>
    </w:pPr>
    <w:rPr>
      <w:rFonts w:eastAsiaTheme="majorEastAsia" w:cstheme="majorBidi"/>
      <w:b/>
      <w:bCs/>
      <w:i/>
      <w:iCs/>
    </w:rPr>
  </w:style>
  <w:style w:type="paragraph" w:styleId="Nadpis5">
    <w:name w:val="heading 5"/>
    <w:basedOn w:val="Normln"/>
    <w:next w:val="Normln"/>
    <w:link w:val="Nadpis5Char"/>
    <w:uiPriority w:val="9"/>
    <w:semiHidden/>
    <w:qFormat/>
    <w:locked/>
    <w:rsid w:val="00BB2279"/>
    <w:pPr>
      <w:keepNext/>
      <w:keepLines/>
      <w:spacing w:before="20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qFormat/>
    <w:locked/>
    <w:rsid w:val="00BB2279"/>
    <w:pPr>
      <w:keepNext/>
      <w:keepLines/>
      <w:spacing w:before="20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qFormat/>
    <w:locked/>
    <w:rsid w:val="00BB2279"/>
    <w:pPr>
      <w:keepNext/>
      <w:keepLines/>
      <w:spacing w:before="20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qFormat/>
    <w:locked/>
    <w:rsid w:val="00BB2279"/>
    <w:pPr>
      <w:keepNext/>
      <w:keepLines/>
      <w:spacing w:before="200"/>
      <w:outlineLvl w:val="7"/>
    </w:pPr>
    <w:rPr>
      <w:rFonts w:asciiTheme="majorHAnsi" w:eastAsiaTheme="majorEastAsia" w:hAnsiTheme="majorHAnsi" w:cstheme="majorBidi"/>
      <w:color w:val="4F81BD" w:themeColor="accent1"/>
      <w:sz w:val="20"/>
      <w:szCs w:val="20"/>
    </w:rPr>
  </w:style>
  <w:style w:type="paragraph" w:styleId="Nadpis9">
    <w:name w:val="heading 9"/>
    <w:basedOn w:val="Normln"/>
    <w:next w:val="Normln"/>
    <w:link w:val="Nadpis9Char"/>
    <w:uiPriority w:val="9"/>
    <w:semiHidden/>
    <w:qFormat/>
    <w:locked/>
    <w:rsid w:val="00BB2279"/>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1C6001"/>
    <w:rPr>
      <w:rFonts w:eastAsiaTheme="majorEastAsia" w:cstheme="majorBidi"/>
      <w:b/>
      <w:bCs/>
      <w:caps/>
      <w:sz w:val="32"/>
      <w:szCs w:val="28"/>
      <w:lang w:val="cs-CZ"/>
    </w:rPr>
  </w:style>
  <w:style w:type="character" w:customStyle="1" w:styleId="Nadpis2Char">
    <w:name w:val="Nadpis 2 Char"/>
    <w:basedOn w:val="Standardnpsmoodstavce"/>
    <w:link w:val="Nadpis2"/>
    <w:uiPriority w:val="9"/>
    <w:rsid w:val="00FA27F0"/>
    <w:rPr>
      <w:rFonts w:eastAsiaTheme="majorEastAsia" w:cstheme="majorBidi"/>
      <w:b/>
      <w:bCs/>
      <w:caps/>
      <w:sz w:val="28"/>
      <w:szCs w:val="26"/>
      <w:lang w:val="cs-CZ"/>
    </w:rPr>
  </w:style>
  <w:style w:type="character" w:customStyle="1" w:styleId="Nadpis3Char">
    <w:name w:val="Nadpis 3 Char"/>
    <w:basedOn w:val="Standardnpsmoodstavce"/>
    <w:link w:val="Nadpis3"/>
    <w:uiPriority w:val="9"/>
    <w:rsid w:val="00E0504C"/>
    <w:rPr>
      <w:rFonts w:eastAsiaTheme="majorEastAsia" w:cstheme="majorBidi"/>
      <w:b/>
      <w:bCs/>
      <w:i/>
      <w:sz w:val="26"/>
      <w:lang w:val="cs-CZ"/>
    </w:rPr>
  </w:style>
  <w:style w:type="character" w:customStyle="1" w:styleId="Nadpis4Char">
    <w:name w:val="Nadpis 4 Char"/>
    <w:basedOn w:val="Standardnpsmoodstavce"/>
    <w:link w:val="Nadpis4"/>
    <w:uiPriority w:val="9"/>
    <w:rsid w:val="001C6001"/>
    <w:rPr>
      <w:rFonts w:eastAsiaTheme="majorEastAsia" w:cstheme="majorBidi"/>
      <w:b/>
      <w:bCs/>
      <w:i/>
      <w:iCs/>
      <w:lang w:val="cs-CZ"/>
    </w:rPr>
  </w:style>
  <w:style w:type="character" w:customStyle="1" w:styleId="Nadpis5Char">
    <w:name w:val="Nadpis 5 Char"/>
    <w:basedOn w:val="Standardnpsmoodstavce"/>
    <w:link w:val="Nadpis5"/>
    <w:uiPriority w:val="9"/>
    <w:semiHidden/>
    <w:rsid w:val="00600A3D"/>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600A3D"/>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600A3D"/>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600A3D"/>
    <w:rPr>
      <w:rFonts w:asciiTheme="majorHAnsi" w:eastAsiaTheme="majorEastAsia" w:hAnsiTheme="majorHAnsi" w:cstheme="majorBidi"/>
      <w:color w:val="4F81BD" w:themeColor="accent1"/>
      <w:sz w:val="20"/>
      <w:szCs w:val="20"/>
    </w:rPr>
  </w:style>
  <w:style w:type="character" w:customStyle="1" w:styleId="Nadpis9Char">
    <w:name w:val="Nadpis 9 Char"/>
    <w:basedOn w:val="Standardnpsmoodstavce"/>
    <w:link w:val="Nadpis9"/>
    <w:uiPriority w:val="9"/>
    <w:semiHidden/>
    <w:rsid w:val="00600A3D"/>
    <w:rPr>
      <w:rFonts w:asciiTheme="majorHAnsi" w:eastAsiaTheme="majorEastAsia" w:hAnsiTheme="majorHAnsi" w:cstheme="majorBidi"/>
      <w:i/>
      <w:iCs/>
      <w:color w:val="404040" w:themeColor="text1" w:themeTint="BF"/>
      <w:sz w:val="20"/>
      <w:szCs w:val="20"/>
    </w:rPr>
  </w:style>
  <w:style w:type="paragraph" w:styleId="Titulek">
    <w:name w:val="caption"/>
    <w:basedOn w:val="Normln"/>
    <w:next w:val="Normln"/>
    <w:uiPriority w:val="35"/>
    <w:qFormat/>
    <w:rsid w:val="005B13C0"/>
    <w:pPr>
      <w:spacing w:before="0" w:after="120" w:line="240" w:lineRule="auto"/>
      <w:ind w:firstLine="0"/>
      <w:jc w:val="center"/>
    </w:pPr>
    <w:rPr>
      <w:bCs/>
      <w:i/>
      <w:szCs w:val="18"/>
    </w:rPr>
  </w:style>
  <w:style w:type="paragraph" w:styleId="Nzev">
    <w:name w:val="Title"/>
    <w:basedOn w:val="Normln"/>
    <w:next w:val="Normln"/>
    <w:link w:val="NzevChar"/>
    <w:uiPriority w:val="10"/>
    <w:semiHidden/>
    <w:qFormat/>
    <w:locked/>
    <w:rsid w:val="00BB227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semiHidden/>
    <w:rsid w:val="00600A3D"/>
    <w:rPr>
      <w:rFonts w:asciiTheme="majorHAnsi" w:eastAsiaTheme="majorEastAsia" w:hAnsiTheme="majorHAnsi" w:cstheme="majorBidi"/>
      <w:color w:val="17365D" w:themeColor="text2" w:themeShade="BF"/>
      <w:spacing w:val="5"/>
      <w:kern w:val="28"/>
      <w:sz w:val="52"/>
      <w:szCs w:val="52"/>
    </w:rPr>
  </w:style>
  <w:style w:type="paragraph" w:styleId="Podnadpis">
    <w:name w:val="Subtitle"/>
    <w:basedOn w:val="Normln"/>
    <w:next w:val="Normln"/>
    <w:link w:val="PodnadpisChar"/>
    <w:uiPriority w:val="11"/>
    <w:semiHidden/>
    <w:qFormat/>
    <w:locked/>
    <w:rsid w:val="00BB2279"/>
    <w:pPr>
      <w:numPr>
        <w:ilvl w:val="1"/>
      </w:numPr>
      <w:ind w:firstLine="709"/>
    </w:pPr>
    <w:rPr>
      <w:rFonts w:asciiTheme="majorHAnsi" w:eastAsiaTheme="majorEastAsia" w:hAnsiTheme="majorHAnsi" w:cstheme="majorBidi"/>
      <w:i/>
      <w:iCs/>
      <w:color w:val="4F81BD" w:themeColor="accent1"/>
      <w:spacing w:val="15"/>
    </w:rPr>
  </w:style>
  <w:style w:type="character" w:customStyle="1" w:styleId="PodnadpisChar">
    <w:name w:val="Podnadpis Char"/>
    <w:basedOn w:val="Standardnpsmoodstavce"/>
    <w:link w:val="Podnadpis"/>
    <w:uiPriority w:val="11"/>
    <w:semiHidden/>
    <w:rsid w:val="00600A3D"/>
    <w:rPr>
      <w:rFonts w:asciiTheme="majorHAnsi" w:eastAsiaTheme="majorEastAsia" w:hAnsiTheme="majorHAnsi" w:cstheme="majorBidi"/>
      <w:i/>
      <w:iCs/>
      <w:color w:val="4F81BD" w:themeColor="accent1"/>
      <w:spacing w:val="15"/>
    </w:rPr>
  </w:style>
  <w:style w:type="character" w:styleId="Siln">
    <w:name w:val="Strong"/>
    <w:basedOn w:val="Standardnpsmoodstavce"/>
    <w:uiPriority w:val="22"/>
    <w:qFormat/>
    <w:locked/>
    <w:rsid w:val="00BB2279"/>
    <w:rPr>
      <w:b/>
      <w:bCs/>
    </w:rPr>
  </w:style>
  <w:style w:type="character" w:styleId="Zdraznn">
    <w:name w:val="Emphasis"/>
    <w:basedOn w:val="Standardnpsmoodstavce"/>
    <w:uiPriority w:val="20"/>
    <w:semiHidden/>
    <w:qFormat/>
    <w:locked/>
    <w:rsid w:val="00BB2279"/>
    <w:rPr>
      <w:i/>
      <w:iCs/>
    </w:rPr>
  </w:style>
  <w:style w:type="paragraph" w:styleId="Bezmezer">
    <w:name w:val="No Spacing"/>
    <w:uiPriority w:val="1"/>
    <w:semiHidden/>
    <w:qFormat/>
    <w:locked/>
    <w:rsid w:val="00BB2279"/>
    <w:pPr>
      <w:spacing w:line="240" w:lineRule="auto"/>
    </w:pPr>
  </w:style>
  <w:style w:type="paragraph" w:styleId="Odstavecseseznamem">
    <w:name w:val="List Paragraph"/>
    <w:basedOn w:val="Normln"/>
    <w:uiPriority w:val="99"/>
    <w:qFormat/>
    <w:rsid w:val="00EC2A77"/>
    <w:pPr>
      <w:ind w:left="284" w:firstLine="425"/>
      <w:contextualSpacing/>
    </w:pPr>
  </w:style>
  <w:style w:type="paragraph" w:styleId="Citt">
    <w:name w:val="Quote"/>
    <w:basedOn w:val="Normln"/>
    <w:next w:val="Normln"/>
    <w:link w:val="CittChar"/>
    <w:uiPriority w:val="29"/>
    <w:semiHidden/>
    <w:qFormat/>
    <w:locked/>
    <w:rsid w:val="00BB2279"/>
    <w:rPr>
      <w:i/>
      <w:iCs/>
      <w:color w:val="000000" w:themeColor="text1"/>
    </w:rPr>
  </w:style>
  <w:style w:type="character" w:customStyle="1" w:styleId="CittChar">
    <w:name w:val="Citát Char"/>
    <w:basedOn w:val="Standardnpsmoodstavce"/>
    <w:link w:val="Citt"/>
    <w:uiPriority w:val="29"/>
    <w:semiHidden/>
    <w:rsid w:val="00600A3D"/>
    <w:rPr>
      <w:i/>
      <w:iCs/>
      <w:color w:val="000000" w:themeColor="text1"/>
    </w:rPr>
  </w:style>
  <w:style w:type="paragraph" w:styleId="Vrazncitt">
    <w:name w:val="Intense Quote"/>
    <w:basedOn w:val="Normln"/>
    <w:next w:val="Normln"/>
    <w:link w:val="VrazncittChar"/>
    <w:uiPriority w:val="30"/>
    <w:semiHidden/>
    <w:qFormat/>
    <w:locked/>
    <w:rsid w:val="00BB2279"/>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semiHidden/>
    <w:rsid w:val="00600A3D"/>
    <w:rPr>
      <w:b/>
      <w:bCs/>
      <w:i/>
      <w:iCs/>
      <w:color w:val="4F81BD" w:themeColor="accent1"/>
    </w:rPr>
  </w:style>
  <w:style w:type="character" w:styleId="Zdraznnjemn">
    <w:name w:val="Subtle Emphasis"/>
    <w:basedOn w:val="Standardnpsmoodstavce"/>
    <w:uiPriority w:val="19"/>
    <w:semiHidden/>
    <w:qFormat/>
    <w:locked/>
    <w:rsid w:val="00BB2279"/>
    <w:rPr>
      <w:i/>
      <w:iCs/>
      <w:color w:val="808080" w:themeColor="text1" w:themeTint="7F"/>
    </w:rPr>
  </w:style>
  <w:style w:type="character" w:styleId="Zdraznnintenzivn">
    <w:name w:val="Intense Emphasis"/>
    <w:basedOn w:val="Standardnpsmoodstavce"/>
    <w:uiPriority w:val="21"/>
    <w:semiHidden/>
    <w:qFormat/>
    <w:locked/>
    <w:rsid w:val="00BB2279"/>
    <w:rPr>
      <w:b/>
      <w:bCs/>
      <w:i/>
      <w:iCs/>
      <w:color w:val="4F81BD" w:themeColor="accent1"/>
    </w:rPr>
  </w:style>
  <w:style w:type="character" w:styleId="Odkazjemn">
    <w:name w:val="Subtle Reference"/>
    <w:basedOn w:val="Standardnpsmoodstavce"/>
    <w:uiPriority w:val="31"/>
    <w:semiHidden/>
    <w:qFormat/>
    <w:locked/>
    <w:rsid w:val="00BB2279"/>
    <w:rPr>
      <w:smallCaps/>
      <w:color w:val="C0504D" w:themeColor="accent2"/>
      <w:u w:val="single"/>
    </w:rPr>
  </w:style>
  <w:style w:type="character" w:styleId="Odkazintenzivn">
    <w:name w:val="Intense Reference"/>
    <w:basedOn w:val="Standardnpsmoodstavce"/>
    <w:uiPriority w:val="32"/>
    <w:semiHidden/>
    <w:qFormat/>
    <w:locked/>
    <w:rsid w:val="00BB2279"/>
    <w:rPr>
      <w:b/>
      <w:bCs/>
      <w:smallCaps/>
      <w:color w:val="C0504D" w:themeColor="accent2"/>
      <w:spacing w:val="5"/>
      <w:u w:val="single"/>
    </w:rPr>
  </w:style>
  <w:style w:type="character" w:styleId="Nzevknihy">
    <w:name w:val="Book Title"/>
    <w:basedOn w:val="Standardnpsmoodstavce"/>
    <w:uiPriority w:val="33"/>
    <w:semiHidden/>
    <w:qFormat/>
    <w:locked/>
    <w:rsid w:val="00BB2279"/>
    <w:rPr>
      <w:b/>
      <w:bCs/>
      <w:smallCaps/>
      <w:spacing w:val="5"/>
    </w:rPr>
  </w:style>
  <w:style w:type="paragraph" w:styleId="Nadpisobsahu">
    <w:name w:val="TOC Heading"/>
    <w:basedOn w:val="Nadpis1"/>
    <w:next w:val="Normln"/>
    <w:uiPriority w:val="39"/>
    <w:semiHidden/>
    <w:unhideWhenUsed/>
    <w:qFormat/>
    <w:rsid w:val="00BB2279"/>
    <w:pPr>
      <w:outlineLvl w:val="9"/>
    </w:pPr>
  </w:style>
  <w:style w:type="paragraph" w:styleId="Textbubliny">
    <w:name w:val="Balloon Text"/>
    <w:basedOn w:val="Normln"/>
    <w:link w:val="TextbublinyChar"/>
    <w:uiPriority w:val="99"/>
    <w:semiHidden/>
    <w:unhideWhenUsed/>
    <w:rsid w:val="00E550ED"/>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E550ED"/>
    <w:rPr>
      <w:rFonts w:ascii="Tahoma" w:hAnsi="Tahoma" w:cs="Tahoma"/>
      <w:sz w:val="16"/>
      <w:szCs w:val="16"/>
    </w:rPr>
  </w:style>
  <w:style w:type="character" w:styleId="Zstupntext">
    <w:name w:val="Placeholder Text"/>
    <w:basedOn w:val="Standardnpsmoodstavce"/>
    <w:uiPriority w:val="99"/>
    <w:semiHidden/>
    <w:rsid w:val="00E550ED"/>
    <w:rPr>
      <w:color w:val="808080"/>
    </w:rPr>
  </w:style>
  <w:style w:type="numbering" w:customStyle="1" w:styleId="SIkapitoly">
    <w:name w:val="ÚSI kapitoly"/>
    <w:uiPriority w:val="99"/>
    <w:rsid w:val="001C6001"/>
    <w:pPr>
      <w:numPr>
        <w:numId w:val="4"/>
      </w:numPr>
    </w:pPr>
  </w:style>
  <w:style w:type="paragraph" w:customStyle="1" w:styleId="Odrky1rovn">
    <w:name w:val="Odrážky 1. úrovně"/>
    <w:basedOn w:val="Odstavecseseznamem"/>
    <w:rsid w:val="00C769DB"/>
    <w:pPr>
      <w:numPr>
        <w:numId w:val="3"/>
      </w:numPr>
      <w:spacing w:before="0"/>
    </w:pPr>
  </w:style>
  <w:style w:type="paragraph" w:customStyle="1" w:styleId="Abstrakt">
    <w:name w:val="Abstrakt"/>
    <w:basedOn w:val="Normln"/>
    <w:qFormat/>
    <w:rsid w:val="00CA4408"/>
    <w:pPr>
      <w:ind w:firstLine="0"/>
    </w:pPr>
  </w:style>
  <w:style w:type="table" w:styleId="Mkatabulky">
    <w:name w:val="Table Grid"/>
    <w:basedOn w:val="Normlntabulka"/>
    <w:uiPriority w:val="59"/>
    <w:rsid w:val="0020391E"/>
    <w:pPr>
      <w:spacing w:before="0"/>
    </w:pPr>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Pr>
    <w:trPr>
      <w:cantSplit/>
    </w:trPr>
    <w:tblStylePr w:type="firstRow">
      <w:rPr>
        <w:b/>
      </w:rPr>
    </w:tblStylePr>
  </w:style>
  <w:style w:type="paragraph" w:styleId="Obsah2">
    <w:name w:val="toc 2"/>
    <w:basedOn w:val="Normln"/>
    <w:next w:val="Normln"/>
    <w:autoRedefine/>
    <w:uiPriority w:val="39"/>
    <w:rsid w:val="003C5228"/>
    <w:pPr>
      <w:tabs>
        <w:tab w:val="left" w:pos="851"/>
        <w:tab w:val="right" w:leader="dot" w:pos="9061"/>
      </w:tabs>
      <w:spacing w:after="120" w:line="240" w:lineRule="auto"/>
      <w:ind w:left="851" w:hanging="567"/>
    </w:pPr>
  </w:style>
  <w:style w:type="paragraph" w:styleId="Obsah1">
    <w:name w:val="toc 1"/>
    <w:basedOn w:val="Normln"/>
    <w:next w:val="Normln"/>
    <w:autoRedefine/>
    <w:uiPriority w:val="39"/>
    <w:rsid w:val="003C5228"/>
    <w:pPr>
      <w:tabs>
        <w:tab w:val="left" w:pos="284"/>
        <w:tab w:val="right" w:leader="dot" w:pos="9062"/>
      </w:tabs>
      <w:spacing w:before="0" w:after="120" w:line="240" w:lineRule="auto"/>
      <w:ind w:left="284" w:hanging="284"/>
    </w:pPr>
    <w:rPr>
      <w:caps/>
    </w:rPr>
  </w:style>
  <w:style w:type="paragraph" w:styleId="Obsah3">
    <w:name w:val="toc 3"/>
    <w:basedOn w:val="Normln"/>
    <w:next w:val="Normln"/>
    <w:autoRedefine/>
    <w:uiPriority w:val="39"/>
    <w:rsid w:val="003C5228"/>
    <w:pPr>
      <w:tabs>
        <w:tab w:val="left" w:pos="1701"/>
        <w:tab w:val="right" w:leader="dot" w:pos="9062"/>
      </w:tabs>
      <w:spacing w:after="120" w:line="240" w:lineRule="auto"/>
      <w:ind w:left="1702" w:hanging="851"/>
    </w:pPr>
    <w:rPr>
      <w:i/>
    </w:rPr>
  </w:style>
  <w:style w:type="character" w:styleId="Hypertextovodkaz">
    <w:name w:val="Hyperlink"/>
    <w:basedOn w:val="Standardnpsmoodstavce"/>
    <w:uiPriority w:val="99"/>
    <w:unhideWhenUsed/>
    <w:rsid w:val="001C6001"/>
    <w:rPr>
      <w:color w:val="0000FF" w:themeColor="hyperlink"/>
      <w:u w:val="single"/>
    </w:rPr>
  </w:style>
  <w:style w:type="paragraph" w:styleId="Zhlav">
    <w:name w:val="header"/>
    <w:basedOn w:val="Normln"/>
    <w:link w:val="ZhlavChar"/>
    <w:uiPriority w:val="99"/>
    <w:unhideWhenUsed/>
    <w:rsid w:val="003C5228"/>
    <w:pPr>
      <w:tabs>
        <w:tab w:val="center" w:pos="4703"/>
        <w:tab w:val="right" w:pos="9406"/>
      </w:tabs>
      <w:spacing w:before="0" w:line="240" w:lineRule="auto"/>
    </w:pPr>
  </w:style>
  <w:style w:type="character" w:customStyle="1" w:styleId="ZhlavChar">
    <w:name w:val="Záhlaví Char"/>
    <w:basedOn w:val="Standardnpsmoodstavce"/>
    <w:link w:val="Zhlav"/>
    <w:uiPriority w:val="99"/>
    <w:rsid w:val="003C5228"/>
  </w:style>
  <w:style w:type="paragraph" w:styleId="Zpat">
    <w:name w:val="footer"/>
    <w:basedOn w:val="Normln"/>
    <w:link w:val="ZpatChar"/>
    <w:uiPriority w:val="99"/>
    <w:unhideWhenUsed/>
    <w:rsid w:val="003C5228"/>
    <w:pPr>
      <w:tabs>
        <w:tab w:val="center" w:pos="4703"/>
        <w:tab w:val="right" w:pos="9406"/>
      </w:tabs>
      <w:spacing w:before="0" w:line="240" w:lineRule="auto"/>
    </w:pPr>
  </w:style>
  <w:style w:type="character" w:customStyle="1" w:styleId="ZpatChar">
    <w:name w:val="Zápatí Char"/>
    <w:basedOn w:val="Standardnpsmoodstavce"/>
    <w:link w:val="Zpat"/>
    <w:uiPriority w:val="99"/>
    <w:rsid w:val="003C5228"/>
  </w:style>
  <w:style w:type="numbering" w:customStyle="1" w:styleId="SIslovn">
    <w:name w:val="ÚSI číslování"/>
    <w:basedOn w:val="Bezseznamu"/>
    <w:rsid w:val="00C769DB"/>
    <w:pPr>
      <w:numPr>
        <w:numId w:val="2"/>
      </w:numPr>
    </w:pPr>
  </w:style>
  <w:style w:type="paragraph" w:customStyle="1" w:styleId="slovn1rovn">
    <w:name w:val="Číslování 1. úrovně"/>
    <w:basedOn w:val="Odstavecseseznamem"/>
    <w:qFormat/>
    <w:rsid w:val="00C769DB"/>
    <w:pPr>
      <w:numPr>
        <w:numId w:val="2"/>
      </w:numPr>
    </w:pPr>
  </w:style>
  <w:style w:type="paragraph" w:customStyle="1" w:styleId="Odrky2rovn">
    <w:name w:val="Odrážky 2. úrovně"/>
    <w:basedOn w:val="Odrky1rovn"/>
    <w:qFormat/>
    <w:rsid w:val="00C769DB"/>
    <w:pPr>
      <w:numPr>
        <w:ilvl w:val="1"/>
      </w:numPr>
    </w:pPr>
  </w:style>
  <w:style w:type="paragraph" w:customStyle="1" w:styleId="SIObsah">
    <w:name w:val="ÚSI Obsah"/>
    <w:basedOn w:val="Nadpis1"/>
    <w:qFormat/>
    <w:rsid w:val="007D74CB"/>
    <w:pPr>
      <w:numPr>
        <w:numId w:val="0"/>
      </w:numPr>
    </w:pPr>
  </w:style>
  <w:style w:type="numbering" w:customStyle="1" w:styleId="SIOdrky">
    <w:name w:val="ÚSI Odrážky"/>
    <w:uiPriority w:val="99"/>
    <w:rsid w:val="00C769DB"/>
    <w:pPr>
      <w:numPr>
        <w:numId w:val="3"/>
      </w:numPr>
    </w:pPr>
  </w:style>
  <w:style w:type="paragraph" w:customStyle="1" w:styleId="slovn2rovn">
    <w:name w:val="Číslování 2. úrovně"/>
    <w:basedOn w:val="slovn1rovn"/>
    <w:qFormat/>
    <w:rsid w:val="00C769DB"/>
    <w:pPr>
      <w:numPr>
        <w:ilvl w:val="1"/>
      </w:numPr>
    </w:pPr>
  </w:style>
  <w:style w:type="character" w:styleId="Sledovanodkaz">
    <w:name w:val="FollowedHyperlink"/>
    <w:basedOn w:val="Standardnpsmoodstavce"/>
    <w:uiPriority w:val="99"/>
    <w:semiHidden/>
    <w:unhideWhenUsed/>
    <w:rsid w:val="00646BCD"/>
    <w:rPr>
      <w:color w:val="800080" w:themeColor="followedHyperlink"/>
      <w:u w:val="single"/>
    </w:rPr>
  </w:style>
  <w:style w:type="paragraph" w:customStyle="1" w:styleId="Rovnice">
    <w:name w:val="Rovnice"/>
    <w:basedOn w:val="Normln"/>
    <w:qFormat/>
    <w:rsid w:val="00851864"/>
    <w:pPr>
      <w:tabs>
        <w:tab w:val="right" w:pos="9061"/>
      </w:tabs>
      <w:spacing w:before="240" w:after="240"/>
      <w:ind w:left="2835" w:firstLine="0"/>
    </w:pPr>
  </w:style>
  <w:style w:type="paragraph" w:customStyle="1" w:styleId="Obrzek">
    <w:name w:val="Obrázek"/>
    <w:basedOn w:val="Normln"/>
    <w:qFormat/>
    <w:rsid w:val="00FE5F08"/>
    <w:pPr>
      <w:keepNext/>
      <w:ind w:firstLine="0"/>
      <w:jc w:val="center"/>
    </w:pPr>
    <w:rPr>
      <w:noProof/>
    </w:rPr>
  </w:style>
  <w:style w:type="paragraph" w:customStyle="1" w:styleId="Tabulka">
    <w:name w:val="Tabulka"/>
    <w:basedOn w:val="Normln"/>
    <w:qFormat/>
    <w:rsid w:val="00FA1963"/>
    <w:pPr>
      <w:spacing w:before="0"/>
      <w:ind w:firstLine="0"/>
    </w:pPr>
    <w:rPr>
      <w:sz w:val="20"/>
    </w:rPr>
  </w:style>
  <w:style w:type="paragraph" w:styleId="Textpoznpodarou">
    <w:name w:val="footnote text"/>
    <w:basedOn w:val="Normln"/>
    <w:link w:val="TextpoznpodarouChar"/>
    <w:uiPriority w:val="99"/>
    <w:rsid w:val="0015751E"/>
    <w:pPr>
      <w:tabs>
        <w:tab w:val="left" w:pos="255"/>
      </w:tabs>
      <w:spacing w:before="0" w:after="120" w:line="240" w:lineRule="auto"/>
      <w:ind w:left="255" w:hanging="255"/>
    </w:pPr>
    <w:rPr>
      <w:sz w:val="20"/>
      <w:szCs w:val="20"/>
    </w:rPr>
  </w:style>
  <w:style w:type="character" w:customStyle="1" w:styleId="TextpoznpodarouChar">
    <w:name w:val="Text pozn. pod čarou Char"/>
    <w:basedOn w:val="Standardnpsmoodstavce"/>
    <w:link w:val="Textpoznpodarou"/>
    <w:uiPriority w:val="99"/>
    <w:rsid w:val="0015751E"/>
    <w:rPr>
      <w:sz w:val="20"/>
      <w:szCs w:val="20"/>
      <w:lang w:val="cs-CZ"/>
    </w:rPr>
  </w:style>
  <w:style w:type="character" w:styleId="Znakapoznpodarou">
    <w:name w:val="footnote reference"/>
    <w:basedOn w:val="Standardnpsmoodstavce"/>
    <w:uiPriority w:val="99"/>
    <w:semiHidden/>
    <w:unhideWhenUsed/>
    <w:rsid w:val="00F96FF3"/>
    <w:rPr>
      <w:vertAlign w:val="superscript"/>
    </w:rPr>
  </w:style>
  <w:style w:type="paragraph" w:styleId="Normlnweb">
    <w:name w:val="Normal (Web)"/>
    <w:basedOn w:val="Normln"/>
    <w:uiPriority w:val="99"/>
    <w:semiHidden/>
    <w:unhideWhenUsed/>
    <w:rsid w:val="001F1ECD"/>
    <w:pPr>
      <w:spacing w:before="100" w:beforeAutospacing="1" w:after="100" w:afterAutospacing="1" w:line="240" w:lineRule="auto"/>
      <w:ind w:firstLine="0"/>
      <w:jc w:val="left"/>
    </w:pPr>
    <w:rPr>
      <w:rFonts w:eastAsiaTheme="minorEastAsia" w:cs="Times New Roman"/>
    </w:rPr>
  </w:style>
  <w:style w:type="table" w:styleId="Svtlstnovn">
    <w:name w:val="Light Shading"/>
    <w:basedOn w:val="Normlntabulka"/>
    <w:uiPriority w:val="60"/>
    <w:rsid w:val="005B13C0"/>
    <w:pPr>
      <w:spacing w:before="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ibliografie">
    <w:name w:val="Bibliography"/>
    <w:basedOn w:val="Normln"/>
    <w:next w:val="Normln"/>
    <w:uiPriority w:val="37"/>
    <w:rsid w:val="00F31BFE"/>
    <w:pPr>
      <w:spacing w:line="240" w:lineRule="auto"/>
      <w:ind w:firstLine="0"/>
    </w:pPr>
  </w:style>
  <w:style w:type="table" w:customStyle="1" w:styleId="Tabulka-obrzky">
    <w:name w:val="Tabulka - obrázky"/>
    <w:basedOn w:val="Normlntabulka"/>
    <w:uiPriority w:val="99"/>
    <w:rsid w:val="005B13C0"/>
    <w:pPr>
      <w:spacing w:line="240" w:lineRule="auto"/>
      <w:jc w:val="left"/>
    </w:pPr>
    <w:tblPr/>
  </w:style>
  <w:style w:type="character" w:styleId="Odkaznakoment">
    <w:name w:val="annotation reference"/>
    <w:basedOn w:val="Standardnpsmoodstavce"/>
    <w:uiPriority w:val="99"/>
    <w:semiHidden/>
    <w:unhideWhenUsed/>
    <w:rsid w:val="001134C7"/>
    <w:rPr>
      <w:sz w:val="16"/>
      <w:szCs w:val="16"/>
    </w:rPr>
  </w:style>
  <w:style w:type="paragraph" w:styleId="Textkomente">
    <w:name w:val="annotation text"/>
    <w:basedOn w:val="Normln"/>
    <w:link w:val="TextkomenteChar"/>
    <w:uiPriority w:val="99"/>
    <w:semiHidden/>
    <w:unhideWhenUsed/>
    <w:rsid w:val="001134C7"/>
    <w:pPr>
      <w:spacing w:line="240" w:lineRule="auto"/>
    </w:pPr>
    <w:rPr>
      <w:sz w:val="20"/>
      <w:szCs w:val="20"/>
    </w:rPr>
  </w:style>
  <w:style w:type="character" w:customStyle="1" w:styleId="TextkomenteChar">
    <w:name w:val="Text komentáře Char"/>
    <w:basedOn w:val="Standardnpsmoodstavce"/>
    <w:link w:val="Textkomente"/>
    <w:uiPriority w:val="99"/>
    <w:semiHidden/>
    <w:rsid w:val="001134C7"/>
    <w:rPr>
      <w:sz w:val="20"/>
      <w:szCs w:val="20"/>
    </w:rPr>
  </w:style>
  <w:style w:type="paragraph" w:styleId="Pedmtkomente">
    <w:name w:val="annotation subject"/>
    <w:basedOn w:val="Textkomente"/>
    <w:next w:val="Textkomente"/>
    <w:link w:val="PedmtkomenteChar"/>
    <w:uiPriority w:val="99"/>
    <w:semiHidden/>
    <w:unhideWhenUsed/>
    <w:rsid w:val="001134C7"/>
    <w:rPr>
      <w:b/>
      <w:bCs/>
    </w:rPr>
  </w:style>
  <w:style w:type="character" w:customStyle="1" w:styleId="PedmtkomenteChar">
    <w:name w:val="Předmět komentáře Char"/>
    <w:basedOn w:val="TextkomenteChar"/>
    <w:link w:val="Pedmtkomente"/>
    <w:uiPriority w:val="99"/>
    <w:semiHidden/>
    <w:rsid w:val="001134C7"/>
    <w:rPr>
      <w:b/>
      <w:bCs/>
      <w:sz w:val="20"/>
      <w:szCs w:val="20"/>
    </w:rPr>
  </w:style>
  <w:style w:type="paragraph" w:styleId="Seznamobrzk">
    <w:name w:val="table of figures"/>
    <w:basedOn w:val="Normln"/>
    <w:next w:val="Normln"/>
    <w:uiPriority w:val="99"/>
    <w:unhideWhenUsed/>
    <w:rsid w:val="0093762C"/>
    <w:pPr>
      <w:tabs>
        <w:tab w:val="right" w:leader="dot" w:pos="9061"/>
      </w:tabs>
      <w:spacing w:before="0" w:after="120" w:line="240" w:lineRule="auto"/>
    </w:pPr>
  </w:style>
  <w:style w:type="paragraph" w:styleId="Rejstk1">
    <w:name w:val="index 1"/>
    <w:basedOn w:val="Normln"/>
    <w:next w:val="Normln"/>
    <w:autoRedefine/>
    <w:uiPriority w:val="99"/>
    <w:unhideWhenUsed/>
    <w:rsid w:val="00983C2A"/>
    <w:pPr>
      <w:spacing w:before="0" w:line="240" w:lineRule="auto"/>
      <w:ind w:left="240" w:hanging="240"/>
    </w:pPr>
  </w:style>
  <w:style w:type="paragraph" w:styleId="Rejstk2">
    <w:name w:val="index 2"/>
    <w:basedOn w:val="Normln"/>
    <w:next w:val="Normln"/>
    <w:autoRedefine/>
    <w:uiPriority w:val="99"/>
    <w:semiHidden/>
    <w:unhideWhenUsed/>
    <w:rsid w:val="00983C2A"/>
    <w:pPr>
      <w:spacing w:before="0" w:line="240" w:lineRule="auto"/>
      <w:ind w:left="480" w:hanging="240"/>
    </w:pPr>
  </w:style>
  <w:style w:type="character" w:customStyle="1" w:styleId="tgc">
    <w:name w:val="_tgc"/>
    <w:basedOn w:val="Standardnpsmoodstavce"/>
    <w:rsid w:val="000E267A"/>
  </w:style>
  <w:style w:type="paragraph" w:styleId="Obsah4">
    <w:name w:val="toc 4"/>
    <w:basedOn w:val="Normln"/>
    <w:next w:val="Normln"/>
    <w:autoRedefine/>
    <w:uiPriority w:val="39"/>
    <w:unhideWhenUsed/>
    <w:locked/>
    <w:rsid w:val="002A5B84"/>
    <w:pPr>
      <w:spacing w:before="0" w:after="100" w:line="276" w:lineRule="auto"/>
      <w:ind w:left="660" w:firstLine="0"/>
      <w:jc w:val="left"/>
    </w:pPr>
    <w:rPr>
      <w:rFonts w:asciiTheme="minorHAnsi" w:eastAsiaTheme="minorEastAsia" w:hAnsiTheme="minorHAnsi"/>
      <w:sz w:val="22"/>
      <w:szCs w:val="22"/>
      <w:lang w:eastAsia="cs-CZ"/>
    </w:rPr>
  </w:style>
  <w:style w:type="paragraph" w:styleId="Obsah5">
    <w:name w:val="toc 5"/>
    <w:basedOn w:val="Normln"/>
    <w:next w:val="Normln"/>
    <w:autoRedefine/>
    <w:uiPriority w:val="39"/>
    <w:unhideWhenUsed/>
    <w:locked/>
    <w:rsid w:val="002A5B84"/>
    <w:pPr>
      <w:spacing w:before="0" w:after="100" w:line="276" w:lineRule="auto"/>
      <w:ind w:left="880" w:firstLine="0"/>
      <w:jc w:val="left"/>
    </w:pPr>
    <w:rPr>
      <w:rFonts w:asciiTheme="minorHAnsi" w:eastAsiaTheme="minorEastAsia" w:hAnsiTheme="minorHAnsi"/>
      <w:sz w:val="22"/>
      <w:szCs w:val="22"/>
      <w:lang w:eastAsia="cs-CZ"/>
    </w:rPr>
  </w:style>
  <w:style w:type="paragraph" w:styleId="Obsah6">
    <w:name w:val="toc 6"/>
    <w:basedOn w:val="Normln"/>
    <w:next w:val="Normln"/>
    <w:autoRedefine/>
    <w:uiPriority w:val="39"/>
    <w:unhideWhenUsed/>
    <w:locked/>
    <w:rsid w:val="002A5B84"/>
    <w:pPr>
      <w:spacing w:before="0" w:after="100" w:line="276" w:lineRule="auto"/>
      <w:ind w:left="1100" w:firstLine="0"/>
      <w:jc w:val="left"/>
    </w:pPr>
    <w:rPr>
      <w:rFonts w:asciiTheme="minorHAnsi" w:eastAsiaTheme="minorEastAsia" w:hAnsiTheme="minorHAnsi"/>
      <w:sz w:val="22"/>
      <w:szCs w:val="22"/>
      <w:lang w:eastAsia="cs-CZ"/>
    </w:rPr>
  </w:style>
  <w:style w:type="paragraph" w:styleId="Obsah7">
    <w:name w:val="toc 7"/>
    <w:basedOn w:val="Normln"/>
    <w:next w:val="Normln"/>
    <w:autoRedefine/>
    <w:uiPriority w:val="39"/>
    <w:unhideWhenUsed/>
    <w:locked/>
    <w:rsid w:val="002A5B84"/>
    <w:pPr>
      <w:spacing w:before="0" w:after="100" w:line="276" w:lineRule="auto"/>
      <w:ind w:left="1320" w:firstLine="0"/>
      <w:jc w:val="left"/>
    </w:pPr>
    <w:rPr>
      <w:rFonts w:asciiTheme="minorHAnsi" w:eastAsiaTheme="minorEastAsia" w:hAnsiTheme="minorHAnsi"/>
      <w:sz w:val="22"/>
      <w:szCs w:val="22"/>
      <w:lang w:eastAsia="cs-CZ"/>
    </w:rPr>
  </w:style>
  <w:style w:type="paragraph" w:styleId="Obsah8">
    <w:name w:val="toc 8"/>
    <w:basedOn w:val="Normln"/>
    <w:next w:val="Normln"/>
    <w:autoRedefine/>
    <w:uiPriority w:val="39"/>
    <w:unhideWhenUsed/>
    <w:locked/>
    <w:rsid w:val="002A5B84"/>
    <w:pPr>
      <w:spacing w:before="0" w:after="100" w:line="276" w:lineRule="auto"/>
      <w:ind w:left="1540" w:firstLine="0"/>
      <w:jc w:val="left"/>
    </w:pPr>
    <w:rPr>
      <w:rFonts w:asciiTheme="minorHAnsi" w:eastAsiaTheme="minorEastAsia" w:hAnsiTheme="minorHAnsi"/>
      <w:sz w:val="22"/>
      <w:szCs w:val="22"/>
      <w:lang w:eastAsia="cs-CZ"/>
    </w:rPr>
  </w:style>
  <w:style w:type="paragraph" w:styleId="Obsah9">
    <w:name w:val="toc 9"/>
    <w:basedOn w:val="Normln"/>
    <w:next w:val="Normln"/>
    <w:autoRedefine/>
    <w:uiPriority w:val="39"/>
    <w:unhideWhenUsed/>
    <w:locked/>
    <w:rsid w:val="002A5B84"/>
    <w:pPr>
      <w:spacing w:before="0" w:after="100" w:line="276" w:lineRule="auto"/>
      <w:ind w:left="1760" w:firstLine="0"/>
      <w:jc w:val="left"/>
    </w:pPr>
    <w:rPr>
      <w:rFonts w:asciiTheme="minorHAnsi" w:eastAsiaTheme="minorEastAsia" w:hAnsiTheme="minorHAnsi"/>
      <w:sz w:val="22"/>
      <w:szCs w:val="22"/>
      <w:lang w:eastAsia="cs-CZ"/>
    </w:rPr>
  </w:style>
  <w:style w:type="paragraph" w:customStyle="1" w:styleId="Default">
    <w:name w:val="Default"/>
    <w:rsid w:val="00256220"/>
    <w:pPr>
      <w:autoSpaceDE w:val="0"/>
      <w:autoSpaceDN w:val="0"/>
      <w:adjustRightInd w:val="0"/>
      <w:spacing w:before="0" w:line="240" w:lineRule="auto"/>
      <w:jc w:val="left"/>
    </w:pPr>
    <w:rPr>
      <w:rFonts w:ascii="Arial" w:hAnsi="Arial" w:cs="Arial"/>
      <w:color w:val="000000"/>
      <w:lang w:val="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340541">
      <w:bodyDiv w:val="1"/>
      <w:marLeft w:val="0"/>
      <w:marRight w:val="0"/>
      <w:marTop w:val="0"/>
      <w:marBottom w:val="0"/>
      <w:divBdr>
        <w:top w:val="none" w:sz="0" w:space="0" w:color="auto"/>
        <w:left w:val="none" w:sz="0" w:space="0" w:color="auto"/>
        <w:bottom w:val="none" w:sz="0" w:space="0" w:color="auto"/>
        <w:right w:val="none" w:sz="0" w:space="0" w:color="auto"/>
      </w:divBdr>
    </w:div>
    <w:div w:id="95029634">
      <w:bodyDiv w:val="1"/>
      <w:marLeft w:val="0"/>
      <w:marRight w:val="0"/>
      <w:marTop w:val="0"/>
      <w:marBottom w:val="0"/>
      <w:divBdr>
        <w:top w:val="none" w:sz="0" w:space="0" w:color="auto"/>
        <w:left w:val="none" w:sz="0" w:space="0" w:color="auto"/>
        <w:bottom w:val="none" w:sz="0" w:space="0" w:color="auto"/>
        <w:right w:val="none" w:sz="0" w:space="0" w:color="auto"/>
      </w:divBdr>
    </w:div>
    <w:div w:id="103159985">
      <w:bodyDiv w:val="1"/>
      <w:marLeft w:val="0"/>
      <w:marRight w:val="0"/>
      <w:marTop w:val="0"/>
      <w:marBottom w:val="0"/>
      <w:divBdr>
        <w:top w:val="none" w:sz="0" w:space="0" w:color="auto"/>
        <w:left w:val="none" w:sz="0" w:space="0" w:color="auto"/>
        <w:bottom w:val="none" w:sz="0" w:space="0" w:color="auto"/>
        <w:right w:val="none" w:sz="0" w:space="0" w:color="auto"/>
      </w:divBdr>
    </w:div>
    <w:div w:id="153448394">
      <w:bodyDiv w:val="1"/>
      <w:marLeft w:val="0"/>
      <w:marRight w:val="0"/>
      <w:marTop w:val="0"/>
      <w:marBottom w:val="0"/>
      <w:divBdr>
        <w:top w:val="none" w:sz="0" w:space="0" w:color="auto"/>
        <w:left w:val="none" w:sz="0" w:space="0" w:color="auto"/>
        <w:bottom w:val="none" w:sz="0" w:space="0" w:color="auto"/>
        <w:right w:val="none" w:sz="0" w:space="0" w:color="auto"/>
      </w:divBdr>
    </w:div>
    <w:div w:id="219831578">
      <w:bodyDiv w:val="1"/>
      <w:marLeft w:val="0"/>
      <w:marRight w:val="0"/>
      <w:marTop w:val="0"/>
      <w:marBottom w:val="0"/>
      <w:divBdr>
        <w:top w:val="none" w:sz="0" w:space="0" w:color="auto"/>
        <w:left w:val="none" w:sz="0" w:space="0" w:color="auto"/>
        <w:bottom w:val="none" w:sz="0" w:space="0" w:color="auto"/>
        <w:right w:val="none" w:sz="0" w:space="0" w:color="auto"/>
      </w:divBdr>
    </w:div>
    <w:div w:id="223295818">
      <w:bodyDiv w:val="1"/>
      <w:marLeft w:val="0"/>
      <w:marRight w:val="0"/>
      <w:marTop w:val="0"/>
      <w:marBottom w:val="0"/>
      <w:divBdr>
        <w:top w:val="none" w:sz="0" w:space="0" w:color="auto"/>
        <w:left w:val="none" w:sz="0" w:space="0" w:color="auto"/>
        <w:bottom w:val="none" w:sz="0" w:space="0" w:color="auto"/>
        <w:right w:val="none" w:sz="0" w:space="0" w:color="auto"/>
      </w:divBdr>
    </w:div>
    <w:div w:id="356543803">
      <w:bodyDiv w:val="1"/>
      <w:marLeft w:val="0"/>
      <w:marRight w:val="0"/>
      <w:marTop w:val="0"/>
      <w:marBottom w:val="0"/>
      <w:divBdr>
        <w:top w:val="none" w:sz="0" w:space="0" w:color="auto"/>
        <w:left w:val="none" w:sz="0" w:space="0" w:color="auto"/>
        <w:bottom w:val="none" w:sz="0" w:space="0" w:color="auto"/>
        <w:right w:val="none" w:sz="0" w:space="0" w:color="auto"/>
      </w:divBdr>
    </w:div>
    <w:div w:id="375277297">
      <w:bodyDiv w:val="1"/>
      <w:marLeft w:val="0"/>
      <w:marRight w:val="0"/>
      <w:marTop w:val="0"/>
      <w:marBottom w:val="0"/>
      <w:divBdr>
        <w:top w:val="none" w:sz="0" w:space="0" w:color="auto"/>
        <w:left w:val="none" w:sz="0" w:space="0" w:color="auto"/>
        <w:bottom w:val="none" w:sz="0" w:space="0" w:color="auto"/>
        <w:right w:val="none" w:sz="0" w:space="0" w:color="auto"/>
      </w:divBdr>
    </w:div>
    <w:div w:id="391662766">
      <w:bodyDiv w:val="1"/>
      <w:marLeft w:val="0"/>
      <w:marRight w:val="0"/>
      <w:marTop w:val="0"/>
      <w:marBottom w:val="0"/>
      <w:divBdr>
        <w:top w:val="none" w:sz="0" w:space="0" w:color="auto"/>
        <w:left w:val="none" w:sz="0" w:space="0" w:color="auto"/>
        <w:bottom w:val="none" w:sz="0" w:space="0" w:color="auto"/>
        <w:right w:val="none" w:sz="0" w:space="0" w:color="auto"/>
      </w:divBdr>
    </w:div>
    <w:div w:id="442310241">
      <w:bodyDiv w:val="1"/>
      <w:marLeft w:val="0"/>
      <w:marRight w:val="0"/>
      <w:marTop w:val="0"/>
      <w:marBottom w:val="0"/>
      <w:divBdr>
        <w:top w:val="none" w:sz="0" w:space="0" w:color="auto"/>
        <w:left w:val="none" w:sz="0" w:space="0" w:color="auto"/>
        <w:bottom w:val="none" w:sz="0" w:space="0" w:color="auto"/>
        <w:right w:val="none" w:sz="0" w:space="0" w:color="auto"/>
      </w:divBdr>
    </w:div>
    <w:div w:id="449321349">
      <w:bodyDiv w:val="1"/>
      <w:marLeft w:val="0"/>
      <w:marRight w:val="0"/>
      <w:marTop w:val="0"/>
      <w:marBottom w:val="0"/>
      <w:divBdr>
        <w:top w:val="none" w:sz="0" w:space="0" w:color="auto"/>
        <w:left w:val="none" w:sz="0" w:space="0" w:color="auto"/>
        <w:bottom w:val="none" w:sz="0" w:space="0" w:color="auto"/>
        <w:right w:val="none" w:sz="0" w:space="0" w:color="auto"/>
      </w:divBdr>
    </w:div>
    <w:div w:id="454639758">
      <w:bodyDiv w:val="1"/>
      <w:marLeft w:val="0"/>
      <w:marRight w:val="0"/>
      <w:marTop w:val="0"/>
      <w:marBottom w:val="0"/>
      <w:divBdr>
        <w:top w:val="none" w:sz="0" w:space="0" w:color="auto"/>
        <w:left w:val="none" w:sz="0" w:space="0" w:color="auto"/>
        <w:bottom w:val="none" w:sz="0" w:space="0" w:color="auto"/>
        <w:right w:val="none" w:sz="0" w:space="0" w:color="auto"/>
      </w:divBdr>
    </w:div>
    <w:div w:id="465968951">
      <w:bodyDiv w:val="1"/>
      <w:marLeft w:val="0"/>
      <w:marRight w:val="0"/>
      <w:marTop w:val="0"/>
      <w:marBottom w:val="0"/>
      <w:divBdr>
        <w:top w:val="none" w:sz="0" w:space="0" w:color="auto"/>
        <w:left w:val="none" w:sz="0" w:space="0" w:color="auto"/>
        <w:bottom w:val="none" w:sz="0" w:space="0" w:color="auto"/>
        <w:right w:val="none" w:sz="0" w:space="0" w:color="auto"/>
      </w:divBdr>
    </w:div>
    <w:div w:id="640309470">
      <w:bodyDiv w:val="1"/>
      <w:marLeft w:val="0"/>
      <w:marRight w:val="0"/>
      <w:marTop w:val="0"/>
      <w:marBottom w:val="0"/>
      <w:divBdr>
        <w:top w:val="none" w:sz="0" w:space="0" w:color="auto"/>
        <w:left w:val="none" w:sz="0" w:space="0" w:color="auto"/>
        <w:bottom w:val="none" w:sz="0" w:space="0" w:color="auto"/>
        <w:right w:val="none" w:sz="0" w:space="0" w:color="auto"/>
      </w:divBdr>
    </w:div>
    <w:div w:id="642009597">
      <w:bodyDiv w:val="1"/>
      <w:marLeft w:val="0"/>
      <w:marRight w:val="0"/>
      <w:marTop w:val="0"/>
      <w:marBottom w:val="0"/>
      <w:divBdr>
        <w:top w:val="none" w:sz="0" w:space="0" w:color="auto"/>
        <w:left w:val="none" w:sz="0" w:space="0" w:color="auto"/>
        <w:bottom w:val="none" w:sz="0" w:space="0" w:color="auto"/>
        <w:right w:val="none" w:sz="0" w:space="0" w:color="auto"/>
      </w:divBdr>
    </w:div>
    <w:div w:id="652101654">
      <w:bodyDiv w:val="1"/>
      <w:marLeft w:val="0"/>
      <w:marRight w:val="0"/>
      <w:marTop w:val="0"/>
      <w:marBottom w:val="0"/>
      <w:divBdr>
        <w:top w:val="none" w:sz="0" w:space="0" w:color="auto"/>
        <w:left w:val="none" w:sz="0" w:space="0" w:color="auto"/>
        <w:bottom w:val="none" w:sz="0" w:space="0" w:color="auto"/>
        <w:right w:val="none" w:sz="0" w:space="0" w:color="auto"/>
      </w:divBdr>
    </w:div>
    <w:div w:id="762149224">
      <w:bodyDiv w:val="1"/>
      <w:marLeft w:val="0"/>
      <w:marRight w:val="0"/>
      <w:marTop w:val="0"/>
      <w:marBottom w:val="0"/>
      <w:divBdr>
        <w:top w:val="none" w:sz="0" w:space="0" w:color="auto"/>
        <w:left w:val="none" w:sz="0" w:space="0" w:color="auto"/>
        <w:bottom w:val="none" w:sz="0" w:space="0" w:color="auto"/>
        <w:right w:val="none" w:sz="0" w:space="0" w:color="auto"/>
      </w:divBdr>
    </w:div>
    <w:div w:id="822505581">
      <w:bodyDiv w:val="1"/>
      <w:marLeft w:val="0"/>
      <w:marRight w:val="0"/>
      <w:marTop w:val="0"/>
      <w:marBottom w:val="0"/>
      <w:divBdr>
        <w:top w:val="none" w:sz="0" w:space="0" w:color="auto"/>
        <w:left w:val="none" w:sz="0" w:space="0" w:color="auto"/>
        <w:bottom w:val="none" w:sz="0" w:space="0" w:color="auto"/>
        <w:right w:val="none" w:sz="0" w:space="0" w:color="auto"/>
      </w:divBdr>
    </w:div>
    <w:div w:id="855659057">
      <w:bodyDiv w:val="1"/>
      <w:marLeft w:val="0"/>
      <w:marRight w:val="0"/>
      <w:marTop w:val="0"/>
      <w:marBottom w:val="0"/>
      <w:divBdr>
        <w:top w:val="none" w:sz="0" w:space="0" w:color="auto"/>
        <w:left w:val="none" w:sz="0" w:space="0" w:color="auto"/>
        <w:bottom w:val="none" w:sz="0" w:space="0" w:color="auto"/>
        <w:right w:val="none" w:sz="0" w:space="0" w:color="auto"/>
      </w:divBdr>
    </w:div>
    <w:div w:id="873813904">
      <w:bodyDiv w:val="1"/>
      <w:marLeft w:val="0"/>
      <w:marRight w:val="0"/>
      <w:marTop w:val="0"/>
      <w:marBottom w:val="0"/>
      <w:divBdr>
        <w:top w:val="none" w:sz="0" w:space="0" w:color="auto"/>
        <w:left w:val="none" w:sz="0" w:space="0" w:color="auto"/>
        <w:bottom w:val="none" w:sz="0" w:space="0" w:color="auto"/>
        <w:right w:val="none" w:sz="0" w:space="0" w:color="auto"/>
      </w:divBdr>
    </w:div>
    <w:div w:id="901403004">
      <w:bodyDiv w:val="1"/>
      <w:marLeft w:val="0"/>
      <w:marRight w:val="0"/>
      <w:marTop w:val="0"/>
      <w:marBottom w:val="0"/>
      <w:divBdr>
        <w:top w:val="none" w:sz="0" w:space="0" w:color="auto"/>
        <w:left w:val="none" w:sz="0" w:space="0" w:color="auto"/>
        <w:bottom w:val="none" w:sz="0" w:space="0" w:color="auto"/>
        <w:right w:val="none" w:sz="0" w:space="0" w:color="auto"/>
      </w:divBdr>
    </w:div>
    <w:div w:id="935871401">
      <w:bodyDiv w:val="1"/>
      <w:marLeft w:val="0"/>
      <w:marRight w:val="0"/>
      <w:marTop w:val="0"/>
      <w:marBottom w:val="0"/>
      <w:divBdr>
        <w:top w:val="none" w:sz="0" w:space="0" w:color="auto"/>
        <w:left w:val="none" w:sz="0" w:space="0" w:color="auto"/>
        <w:bottom w:val="none" w:sz="0" w:space="0" w:color="auto"/>
        <w:right w:val="none" w:sz="0" w:space="0" w:color="auto"/>
      </w:divBdr>
    </w:div>
    <w:div w:id="943342812">
      <w:bodyDiv w:val="1"/>
      <w:marLeft w:val="0"/>
      <w:marRight w:val="0"/>
      <w:marTop w:val="0"/>
      <w:marBottom w:val="0"/>
      <w:divBdr>
        <w:top w:val="none" w:sz="0" w:space="0" w:color="auto"/>
        <w:left w:val="none" w:sz="0" w:space="0" w:color="auto"/>
        <w:bottom w:val="none" w:sz="0" w:space="0" w:color="auto"/>
        <w:right w:val="none" w:sz="0" w:space="0" w:color="auto"/>
      </w:divBdr>
    </w:div>
    <w:div w:id="1014962032">
      <w:bodyDiv w:val="1"/>
      <w:marLeft w:val="0"/>
      <w:marRight w:val="0"/>
      <w:marTop w:val="0"/>
      <w:marBottom w:val="0"/>
      <w:divBdr>
        <w:top w:val="none" w:sz="0" w:space="0" w:color="auto"/>
        <w:left w:val="none" w:sz="0" w:space="0" w:color="auto"/>
        <w:bottom w:val="none" w:sz="0" w:space="0" w:color="auto"/>
        <w:right w:val="none" w:sz="0" w:space="0" w:color="auto"/>
      </w:divBdr>
    </w:div>
    <w:div w:id="1035274016">
      <w:bodyDiv w:val="1"/>
      <w:marLeft w:val="0"/>
      <w:marRight w:val="0"/>
      <w:marTop w:val="0"/>
      <w:marBottom w:val="0"/>
      <w:divBdr>
        <w:top w:val="none" w:sz="0" w:space="0" w:color="auto"/>
        <w:left w:val="none" w:sz="0" w:space="0" w:color="auto"/>
        <w:bottom w:val="none" w:sz="0" w:space="0" w:color="auto"/>
        <w:right w:val="none" w:sz="0" w:space="0" w:color="auto"/>
      </w:divBdr>
    </w:div>
    <w:div w:id="1038117068">
      <w:bodyDiv w:val="1"/>
      <w:marLeft w:val="0"/>
      <w:marRight w:val="0"/>
      <w:marTop w:val="0"/>
      <w:marBottom w:val="0"/>
      <w:divBdr>
        <w:top w:val="none" w:sz="0" w:space="0" w:color="auto"/>
        <w:left w:val="none" w:sz="0" w:space="0" w:color="auto"/>
        <w:bottom w:val="none" w:sz="0" w:space="0" w:color="auto"/>
        <w:right w:val="none" w:sz="0" w:space="0" w:color="auto"/>
      </w:divBdr>
    </w:div>
    <w:div w:id="1071392228">
      <w:bodyDiv w:val="1"/>
      <w:marLeft w:val="0"/>
      <w:marRight w:val="0"/>
      <w:marTop w:val="0"/>
      <w:marBottom w:val="0"/>
      <w:divBdr>
        <w:top w:val="none" w:sz="0" w:space="0" w:color="auto"/>
        <w:left w:val="none" w:sz="0" w:space="0" w:color="auto"/>
        <w:bottom w:val="none" w:sz="0" w:space="0" w:color="auto"/>
        <w:right w:val="none" w:sz="0" w:space="0" w:color="auto"/>
      </w:divBdr>
    </w:div>
    <w:div w:id="1092623672">
      <w:bodyDiv w:val="1"/>
      <w:marLeft w:val="0"/>
      <w:marRight w:val="0"/>
      <w:marTop w:val="0"/>
      <w:marBottom w:val="0"/>
      <w:divBdr>
        <w:top w:val="none" w:sz="0" w:space="0" w:color="auto"/>
        <w:left w:val="none" w:sz="0" w:space="0" w:color="auto"/>
        <w:bottom w:val="none" w:sz="0" w:space="0" w:color="auto"/>
        <w:right w:val="none" w:sz="0" w:space="0" w:color="auto"/>
      </w:divBdr>
    </w:div>
    <w:div w:id="1109158996">
      <w:bodyDiv w:val="1"/>
      <w:marLeft w:val="0"/>
      <w:marRight w:val="0"/>
      <w:marTop w:val="0"/>
      <w:marBottom w:val="0"/>
      <w:divBdr>
        <w:top w:val="none" w:sz="0" w:space="0" w:color="auto"/>
        <w:left w:val="none" w:sz="0" w:space="0" w:color="auto"/>
        <w:bottom w:val="none" w:sz="0" w:space="0" w:color="auto"/>
        <w:right w:val="none" w:sz="0" w:space="0" w:color="auto"/>
      </w:divBdr>
    </w:div>
    <w:div w:id="1133522010">
      <w:bodyDiv w:val="1"/>
      <w:marLeft w:val="0"/>
      <w:marRight w:val="0"/>
      <w:marTop w:val="0"/>
      <w:marBottom w:val="0"/>
      <w:divBdr>
        <w:top w:val="none" w:sz="0" w:space="0" w:color="auto"/>
        <w:left w:val="none" w:sz="0" w:space="0" w:color="auto"/>
        <w:bottom w:val="none" w:sz="0" w:space="0" w:color="auto"/>
        <w:right w:val="none" w:sz="0" w:space="0" w:color="auto"/>
      </w:divBdr>
    </w:div>
    <w:div w:id="1155729986">
      <w:bodyDiv w:val="1"/>
      <w:marLeft w:val="0"/>
      <w:marRight w:val="0"/>
      <w:marTop w:val="0"/>
      <w:marBottom w:val="0"/>
      <w:divBdr>
        <w:top w:val="none" w:sz="0" w:space="0" w:color="auto"/>
        <w:left w:val="none" w:sz="0" w:space="0" w:color="auto"/>
        <w:bottom w:val="none" w:sz="0" w:space="0" w:color="auto"/>
        <w:right w:val="none" w:sz="0" w:space="0" w:color="auto"/>
      </w:divBdr>
    </w:div>
    <w:div w:id="1267467329">
      <w:bodyDiv w:val="1"/>
      <w:marLeft w:val="0"/>
      <w:marRight w:val="0"/>
      <w:marTop w:val="0"/>
      <w:marBottom w:val="0"/>
      <w:divBdr>
        <w:top w:val="none" w:sz="0" w:space="0" w:color="auto"/>
        <w:left w:val="none" w:sz="0" w:space="0" w:color="auto"/>
        <w:bottom w:val="none" w:sz="0" w:space="0" w:color="auto"/>
        <w:right w:val="none" w:sz="0" w:space="0" w:color="auto"/>
      </w:divBdr>
    </w:div>
    <w:div w:id="1313024244">
      <w:bodyDiv w:val="1"/>
      <w:marLeft w:val="0"/>
      <w:marRight w:val="0"/>
      <w:marTop w:val="0"/>
      <w:marBottom w:val="0"/>
      <w:divBdr>
        <w:top w:val="none" w:sz="0" w:space="0" w:color="auto"/>
        <w:left w:val="none" w:sz="0" w:space="0" w:color="auto"/>
        <w:bottom w:val="none" w:sz="0" w:space="0" w:color="auto"/>
        <w:right w:val="none" w:sz="0" w:space="0" w:color="auto"/>
      </w:divBdr>
    </w:div>
    <w:div w:id="1314678501">
      <w:bodyDiv w:val="1"/>
      <w:marLeft w:val="0"/>
      <w:marRight w:val="0"/>
      <w:marTop w:val="0"/>
      <w:marBottom w:val="0"/>
      <w:divBdr>
        <w:top w:val="none" w:sz="0" w:space="0" w:color="auto"/>
        <w:left w:val="none" w:sz="0" w:space="0" w:color="auto"/>
        <w:bottom w:val="none" w:sz="0" w:space="0" w:color="auto"/>
        <w:right w:val="none" w:sz="0" w:space="0" w:color="auto"/>
      </w:divBdr>
    </w:div>
    <w:div w:id="1378581304">
      <w:bodyDiv w:val="1"/>
      <w:marLeft w:val="0"/>
      <w:marRight w:val="0"/>
      <w:marTop w:val="0"/>
      <w:marBottom w:val="0"/>
      <w:divBdr>
        <w:top w:val="none" w:sz="0" w:space="0" w:color="auto"/>
        <w:left w:val="none" w:sz="0" w:space="0" w:color="auto"/>
        <w:bottom w:val="none" w:sz="0" w:space="0" w:color="auto"/>
        <w:right w:val="none" w:sz="0" w:space="0" w:color="auto"/>
      </w:divBdr>
    </w:div>
    <w:div w:id="1380713983">
      <w:bodyDiv w:val="1"/>
      <w:marLeft w:val="0"/>
      <w:marRight w:val="0"/>
      <w:marTop w:val="0"/>
      <w:marBottom w:val="0"/>
      <w:divBdr>
        <w:top w:val="none" w:sz="0" w:space="0" w:color="auto"/>
        <w:left w:val="none" w:sz="0" w:space="0" w:color="auto"/>
        <w:bottom w:val="none" w:sz="0" w:space="0" w:color="auto"/>
        <w:right w:val="none" w:sz="0" w:space="0" w:color="auto"/>
      </w:divBdr>
    </w:div>
    <w:div w:id="1392777082">
      <w:bodyDiv w:val="1"/>
      <w:marLeft w:val="0"/>
      <w:marRight w:val="0"/>
      <w:marTop w:val="0"/>
      <w:marBottom w:val="0"/>
      <w:divBdr>
        <w:top w:val="none" w:sz="0" w:space="0" w:color="auto"/>
        <w:left w:val="none" w:sz="0" w:space="0" w:color="auto"/>
        <w:bottom w:val="none" w:sz="0" w:space="0" w:color="auto"/>
        <w:right w:val="none" w:sz="0" w:space="0" w:color="auto"/>
      </w:divBdr>
    </w:div>
    <w:div w:id="1441336756">
      <w:bodyDiv w:val="1"/>
      <w:marLeft w:val="0"/>
      <w:marRight w:val="0"/>
      <w:marTop w:val="0"/>
      <w:marBottom w:val="0"/>
      <w:divBdr>
        <w:top w:val="none" w:sz="0" w:space="0" w:color="auto"/>
        <w:left w:val="none" w:sz="0" w:space="0" w:color="auto"/>
        <w:bottom w:val="none" w:sz="0" w:space="0" w:color="auto"/>
        <w:right w:val="none" w:sz="0" w:space="0" w:color="auto"/>
      </w:divBdr>
    </w:div>
    <w:div w:id="1489437688">
      <w:bodyDiv w:val="1"/>
      <w:marLeft w:val="0"/>
      <w:marRight w:val="0"/>
      <w:marTop w:val="0"/>
      <w:marBottom w:val="0"/>
      <w:divBdr>
        <w:top w:val="none" w:sz="0" w:space="0" w:color="auto"/>
        <w:left w:val="none" w:sz="0" w:space="0" w:color="auto"/>
        <w:bottom w:val="none" w:sz="0" w:space="0" w:color="auto"/>
        <w:right w:val="none" w:sz="0" w:space="0" w:color="auto"/>
      </w:divBdr>
    </w:div>
    <w:div w:id="1557543847">
      <w:bodyDiv w:val="1"/>
      <w:marLeft w:val="0"/>
      <w:marRight w:val="0"/>
      <w:marTop w:val="0"/>
      <w:marBottom w:val="0"/>
      <w:divBdr>
        <w:top w:val="none" w:sz="0" w:space="0" w:color="auto"/>
        <w:left w:val="none" w:sz="0" w:space="0" w:color="auto"/>
        <w:bottom w:val="none" w:sz="0" w:space="0" w:color="auto"/>
        <w:right w:val="none" w:sz="0" w:space="0" w:color="auto"/>
      </w:divBdr>
    </w:div>
    <w:div w:id="1568608494">
      <w:bodyDiv w:val="1"/>
      <w:marLeft w:val="0"/>
      <w:marRight w:val="0"/>
      <w:marTop w:val="0"/>
      <w:marBottom w:val="0"/>
      <w:divBdr>
        <w:top w:val="none" w:sz="0" w:space="0" w:color="auto"/>
        <w:left w:val="none" w:sz="0" w:space="0" w:color="auto"/>
        <w:bottom w:val="none" w:sz="0" w:space="0" w:color="auto"/>
        <w:right w:val="none" w:sz="0" w:space="0" w:color="auto"/>
      </w:divBdr>
    </w:div>
    <w:div w:id="1585451264">
      <w:bodyDiv w:val="1"/>
      <w:marLeft w:val="0"/>
      <w:marRight w:val="0"/>
      <w:marTop w:val="0"/>
      <w:marBottom w:val="0"/>
      <w:divBdr>
        <w:top w:val="none" w:sz="0" w:space="0" w:color="auto"/>
        <w:left w:val="none" w:sz="0" w:space="0" w:color="auto"/>
        <w:bottom w:val="none" w:sz="0" w:space="0" w:color="auto"/>
        <w:right w:val="none" w:sz="0" w:space="0" w:color="auto"/>
      </w:divBdr>
    </w:div>
    <w:div w:id="1625648523">
      <w:bodyDiv w:val="1"/>
      <w:marLeft w:val="0"/>
      <w:marRight w:val="0"/>
      <w:marTop w:val="0"/>
      <w:marBottom w:val="0"/>
      <w:divBdr>
        <w:top w:val="none" w:sz="0" w:space="0" w:color="auto"/>
        <w:left w:val="none" w:sz="0" w:space="0" w:color="auto"/>
        <w:bottom w:val="none" w:sz="0" w:space="0" w:color="auto"/>
        <w:right w:val="none" w:sz="0" w:space="0" w:color="auto"/>
      </w:divBdr>
    </w:div>
    <w:div w:id="1645236731">
      <w:bodyDiv w:val="1"/>
      <w:marLeft w:val="0"/>
      <w:marRight w:val="0"/>
      <w:marTop w:val="0"/>
      <w:marBottom w:val="0"/>
      <w:divBdr>
        <w:top w:val="none" w:sz="0" w:space="0" w:color="auto"/>
        <w:left w:val="none" w:sz="0" w:space="0" w:color="auto"/>
        <w:bottom w:val="none" w:sz="0" w:space="0" w:color="auto"/>
        <w:right w:val="none" w:sz="0" w:space="0" w:color="auto"/>
      </w:divBdr>
    </w:div>
    <w:div w:id="1661956078">
      <w:bodyDiv w:val="1"/>
      <w:marLeft w:val="0"/>
      <w:marRight w:val="0"/>
      <w:marTop w:val="0"/>
      <w:marBottom w:val="0"/>
      <w:divBdr>
        <w:top w:val="none" w:sz="0" w:space="0" w:color="auto"/>
        <w:left w:val="none" w:sz="0" w:space="0" w:color="auto"/>
        <w:bottom w:val="none" w:sz="0" w:space="0" w:color="auto"/>
        <w:right w:val="none" w:sz="0" w:space="0" w:color="auto"/>
      </w:divBdr>
    </w:div>
    <w:div w:id="1678196212">
      <w:bodyDiv w:val="1"/>
      <w:marLeft w:val="0"/>
      <w:marRight w:val="0"/>
      <w:marTop w:val="0"/>
      <w:marBottom w:val="0"/>
      <w:divBdr>
        <w:top w:val="none" w:sz="0" w:space="0" w:color="auto"/>
        <w:left w:val="none" w:sz="0" w:space="0" w:color="auto"/>
        <w:bottom w:val="none" w:sz="0" w:space="0" w:color="auto"/>
        <w:right w:val="none" w:sz="0" w:space="0" w:color="auto"/>
      </w:divBdr>
    </w:div>
    <w:div w:id="1957788130">
      <w:bodyDiv w:val="1"/>
      <w:marLeft w:val="0"/>
      <w:marRight w:val="0"/>
      <w:marTop w:val="0"/>
      <w:marBottom w:val="0"/>
      <w:divBdr>
        <w:top w:val="none" w:sz="0" w:space="0" w:color="auto"/>
        <w:left w:val="none" w:sz="0" w:space="0" w:color="auto"/>
        <w:bottom w:val="none" w:sz="0" w:space="0" w:color="auto"/>
        <w:right w:val="none" w:sz="0" w:space="0" w:color="auto"/>
      </w:divBdr>
    </w:div>
    <w:div w:id="1964343106">
      <w:bodyDiv w:val="1"/>
      <w:marLeft w:val="0"/>
      <w:marRight w:val="0"/>
      <w:marTop w:val="0"/>
      <w:marBottom w:val="0"/>
      <w:divBdr>
        <w:top w:val="none" w:sz="0" w:space="0" w:color="auto"/>
        <w:left w:val="none" w:sz="0" w:space="0" w:color="auto"/>
        <w:bottom w:val="none" w:sz="0" w:space="0" w:color="auto"/>
        <w:right w:val="none" w:sz="0" w:space="0" w:color="auto"/>
      </w:divBdr>
    </w:div>
    <w:div w:id="1994404891">
      <w:bodyDiv w:val="1"/>
      <w:marLeft w:val="0"/>
      <w:marRight w:val="0"/>
      <w:marTop w:val="0"/>
      <w:marBottom w:val="0"/>
      <w:divBdr>
        <w:top w:val="none" w:sz="0" w:space="0" w:color="auto"/>
        <w:left w:val="none" w:sz="0" w:space="0" w:color="auto"/>
        <w:bottom w:val="none" w:sz="0" w:space="0" w:color="auto"/>
        <w:right w:val="none" w:sz="0" w:space="0" w:color="auto"/>
      </w:divBdr>
    </w:div>
    <w:div w:id="2008628673">
      <w:bodyDiv w:val="1"/>
      <w:marLeft w:val="0"/>
      <w:marRight w:val="0"/>
      <w:marTop w:val="0"/>
      <w:marBottom w:val="0"/>
      <w:divBdr>
        <w:top w:val="none" w:sz="0" w:space="0" w:color="auto"/>
        <w:left w:val="none" w:sz="0" w:space="0" w:color="auto"/>
        <w:bottom w:val="none" w:sz="0" w:space="0" w:color="auto"/>
        <w:right w:val="none" w:sz="0" w:space="0" w:color="auto"/>
      </w:divBdr>
    </w:div>
    <w:div w:id="2034651162">
      <w:bodyDiv w:val="1"/>
      <w:marLeft w:val="0"/>
      <w:marRight w:val="0"/>
      <w:marTop w:val="0"/>
      <w:marBottom w:val="0"/>
      <w:divBdr>
        <w:top w:val="none" w:sz="0" w:space="0" w:color="auto"/>
        <w:left w:val="none" w:sz="0" w:space="0" w:color="auto"/>
        <w:bottom w:val="none" w:sz="0" w:space="0" w:color="auto"/>
        <w:right w:val="none" w:sz="0" w:space="0" w:color="auto"/>
      </w:divBdr>
    </w:div>
    <w:div w:id="2041514744">
      <w:bodyDiv w:val="1"/>
      <w:marLeft w:val="0"/>
      <w:marRight w:val="0"/>
      <w:marTop w:val="0"/>
      <w:marBottom w:val="0"/>
      <w:divBdr>
        <w:top w:val="none" w:sz="0" w:space="0" w:color="auto"/>
        <w:left w:val="none" w:sz="0" w:space="0" w:color="auto"/>
        <w:bottom w:val="none" w:sz="0" w:space="0" w:color="auto"/>
        <w:right w:val="none" w:sz="0" w:space="0" w:color="auto"/>
      </w:divBdr>
    </w:div>
    <w:div w:id="2086221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emf"/><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emf"/><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emf"/><Relationship Id="rId33" Type="http://schemas.openxmlformats.org/officeDocument/2006/relationships/image" Target="media/image25.emf"/><Relationship Id="rId38" Type="http://schemas.openxmlformats.org/officeDocument/2006/relationships/image" Target="media/image30.emf"/><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emf"/><Relationship Id="rId32" Type="http://schemas.openxmlformats.org/officeDocument/2006/relationships/image" Target="media/image24.emf"/><Relationship Id="rId37" Type="http://schemas.openxmlformats.org/officeDocument/2006/relationships/image" Target="media/image29.emf"/><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image" Target="media/image28.emf"/><Relationship Id="rId10" Type="http://schemas.openxmlformats.org/officeDocument/2006/relationships/image" Target="media/image2.emf"/><Relationship Id="rId19" Type="http://schemas.openxmlformats.org/officeDocument/2006/relationships/image" Target="media/image11.png"/><Relationship Id="rId31" Type="http://schemas.openxmlformats.org/officeDocument/2006/relationships/image" Target="media/image23.emf"/><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emf"/></Relationships>
</file>

<file path=word/_rels/settings.xml.rels><?xml version="1.0" encoding="UTF-8" standalone="yes"?>
<Relationships xmlns="http://schemas.openxmlformats.org/package/2006/relationships"><Relationship Id="rId1" Type="http://schemas.openxmlformats.org/officeDocument/2006/relationships/attachedTemplate" Target="file:///O:\USI%20REI1\3.%20semestr\diplomka\form&#225;tov&#225;n&#237;\DP_Sablona_USI_Word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Styl2CitacePRO.xsl" StyleName="Styl 2 Citace PRO">
  <b:Source>
    <b:Tag>sKV6X85uTC8YLyXQ</b:Tag>
    <b:SourceType>Book</b:SourceType>
    <b:Author>
      <b:Author>
        <b:NameList>
          <b:Person>
            <b:Last>Stempel</b:Last>
            <b:First>Ulrich E.</b:First>
          </b:Person>
        </b:NameList>
      </b:Author>
    </b:Author>
    <b:ISBN>978-80-247-4808-5</b:ISBN>
    <b:Year>2014</b:Year>
    <b:Edition>1. vyd.</b:Edition>
    <b:City>Praha</b:City>
    <b:Publisher>Grada</b:Publisher>
    <b:CollectionTitle>Stavitel</b:CollectionTitle>
    <b:Title>Zateplení a rekonstrukce rodinného domu</b:Title>
    <b:ShortTitle>Zateplení a rekonstrukce rodinného domu</b:ShortTitle>
    <b:RefOrder>1</b:RefOrder>
  </b:Source>
  <b:Source>
    <b:Tag>ITRmSP1EkkgKkDi1</b:Tag>
    <b:SourceType>Book</b:SourceType>
    <b:Author>
      <b:Author>
        <b:NameList>
          <b:Person>
            <b:Last>Šála</b:Last>
            <b:First>Jiří</b:First>
          </b:Person>
        </b:NameList>
      </b:Author>
    </b:Author>
    <b:ISBN>80-716-9833-4</b:ISBN>
    <b:Year>2000</b:Year>
    <b:Edition>1. vyd.</b:Edition>
    <b:City>Praha</b:City>
    <b:Publisher>Grada</b:Publisher>
    <b:CollectionTitle>Profi</b:CollectionTitle>
    <b:Title>Zateplování budov</b:Title>
    <b:ShortTitle>Zateplování budov</b:ShortTitle>
    <b:RefOrder>2</b:RefOrder>
  </b:Source>
  <b:Source>
    <b:Tag>sqw0tqrxlgQaVkUM</b:Tag>
    <b:SourceType>Book</b:SourceType>
    <b:Author>
      <b:Author>
        <b:NameList>
          <b:Person>
            <b:Last>Nagy</b:Last>
            <b:First>Eugen</b:First>
          </b:Person>
        </b:NameList>
      </b:Author>
    </b:Author>
    <b:ISBN>80-889-0574-5</b:ISBN>
    <b:Year>2002</b:Year>
    <b:Edition>1. vyd.</b:Edition>
    <b:City>Bratislava</b:City>
    <b:Publisher>Jaga group</b:Publisher>
    <b:Title>Nízkoenergetický ekologický dům</b:Title>
    <b:ShortTitle>Nízkoenergetický ekologický dům</b:ShortTitle>
    <b:RefOrder>3</b:RefOrder>
  </b:Source>
  <b:Source>
    <b:Tag>aSw743RFzY5fkskV</b:Tag>
    <b:SourceType>Book</b:SourceType>
    <b:Author>
      <b:Author>
        <b:NameList>
          <b:Person>
            <b:Last>Šubrt</b:Last>
            <b:First>Roman</b:First>
          </b:Person>
        </b:NameList>
      </b:Author>
    </b:Author>
    <b:ISBN>80-730-0159-4</b:ISBN>
    <b:Year>2005</b:Year>
    <b:Edition>1. vyd.</b:Edition>
    <b:City>Praha</b:City>
    <b:Publisher>BEN - technická literatura</b:Publisher>
    <b:CollectionTitle>Stavitelství</b:CollectionTitle>
    <b:Title>Tepelné izolace v otázkách a odpovědích</b:Title>
    <b:ShortTitle>Tepelné izolace v otázkách a odpovědích</b:ShortTitle>
    <b:RefOrder>4</b:RefOrder>
  </b:Source>
  <b:Source>
    <b:Tag>hAyprKkEMZSnyo95</b:Tag>
    <b:SourceType>Book</b:SourceType>
    <b:Author>
      <b:Author>
        <b:NameList>
          <b:Person>
            <b:Last>Hudec</b:Last>
            <b:First>Mojmír</b:First>
          </b:Person>
        </b:NameList>
      </b:Author>
    </b:Author>
    <b:ISBN>978-80-247-2555-0</b:ISBN>
    <b:Year>2008</b:Year>
    <b:Edition>1. vyd.</b:Edition>
    <b:City>Praha</b:City>
    <b:Publisher>Grada</b:Publisher>
    <b:CollectionTitle>Profi</b:CollectionTitle>
    <b:Title>Pasivní rodinný dům: proč a jak stavět</b:Title>
    <b:ShortTitle>Pasivní rodinný dům</b:ShortTitle>
    <b:RefOrder>14</b:RefOrder>
  </b:Source>
  <b:Source>
    <b:Tag>qzfqFyDcmZXz37aW</b:Tag>
    <b:SourceType>Misc</b:SourceType>
    <b:Author>
      <b:Author>
        <b:Corporate>ČSN 73 0540-2</b:Corporate>
      </b:Author>
    </b:Author>
    <b:NormNumber>ČSN 73 0540-2</b:NormNumber>
    <b:Year>2011</b:Year>
    <b:Edition>10. 2011</b:Edition>
    <b:City>Praha</b:City>
    <b:Publisher>Úřad pro technickou normalizaci, metrologii a státní zkušebnictví,</b:Publisher>
    <b:Title>Tepelná ochrana budov –: Část 2: Požadavky</b:Title>
    <b:ShortTitle>Tepelná ochrana budov –</b:ShortTitle>
    <b:RefOrder>7</b:RefOrder>
  </b:Source>
  <b:Source>
    <b:Tag>QsEZywVkwTOYj17h</b:Tag>
    <b:SourceType>Case</b:SourceType>
    <b:Title>Vyhláška č. 230/2015 Sb. o energetické náročnosti budov</b:Title>
    <b:ShortTitle>Vyhláška č. 230/2015 Sb. o energetické náročnosti budov</b:ShortTitle>
    <b:RefOrder>5</b:RefOrder>
  </b:Source>
  <b:Source>
    <b:Tag>xTkSGaBrFoQaAklR</b:Tag>
    <b:SourceType>Case</b:SourceType>
    <b:Title>Vyhláška č. 480/2012 Sb. o energetickém auditu a energetickém posudku</b:Title>
    <b:ShortTitle>Vyhláška č. 480/2012 Sb. o energetickém auditu a energetickém posudku</b:ShortTitle>
    <b:RefOrder>6</b:RefOrder>
  </b:Source>
  <b:Source>
    <b:Tag>KBFhEFATitvINT06</b:Tag>
    <b:SourceType>Misc</b:SourceType>
    <b:Author>
      <b:Author>
        <b:Corporate>ČSN 73 0540-2 ZMĚNA Z1</b:Corporate>
      </b:Author>
    </b:Author>
    <b:NormNumber>ČSN 73 0540-2 ZMĚNA Z1</b:NormNumber>
    <b:Year>2012</b:Year>
    <b:Edition>4. 2012</b:Edition>
    <b:City>Praha</b:City>
    <b:Publisher>Úřad pro technickou normalizaci, metrologii a státní zkušebnictví,</b:Publisher>
    <b:Title>Tepelná ochrana budov –: Část 2: Požadavky</b:Title>
    <b:ShortTitle>Tepelná ochrana budov –</b:ShortTitle>
    <b:RefOrder>8</b:RefOrder>
  </b:Source>
  <b:Source>
    <b:Tag>0jSrxR53icehElgv</b:Tag>
    <b:SourceType>Book</b:SourceType>
    <b:Author>
      <b:Author>
        <b:NameList>
          <b:Person>
            <b:Last>Šála</b:Last>
            <b:First>Jiří</b:First>
          </b:Person>
        </b:NameList>
      </b:Author>
    </b:Author>
    <b:ISBN>978-80-87093-30-6</b:ISBN>
    <b:Year>2008</b:Year>
    <b:City>Praha</b:City>
    <b:Publisher>Informační centrum ČKAIT</b:Publisher>
    <b:Title>Tepelná ochrana budov: komentář k ČSN 73 0540</b:Title>
    <b:ShortTitle>Tepelná ochrana budov</b:ShortTitle>
    <b:RefOrder>9</b:RefOrder>
  </b:Source>
  <b:Source>
    <b:Tag>DLGkpJBToIYrOawC</b:Tag>
    <b:SourceType>Book</b:SourceType>
    <b:Author>
      <b:Author>
        <b:NameList>
          <b:Person>
            <b:Last>Remeš</b:Last>
            <b:First>Josef</b:First>
          </b:Person>
        </b:NameList>
      </b:Author>
    </b:Author>
    <b:ISBN>978-80-247-5142-9</b:ISBN>
    <b:Year>2014</b:Year>
    <b:Edition>2., aktualiz. vyd.</b:Edition>
    <b:City>Praha</b:City>
    <b:Publisher>Grada</b:Publisher>
    <b:CollectionTitle>Stavitel</b:CollectionTitle>
    <b:Title>Stavební příručka: to nejdůležitější z norem, vyhlášek a zákonů</b:Title>
    <b:ShortTitle>Stavební příručka</b:ShortTitle>
    <b:RefOrder>10</b:RefOrder>
  </b:Source>
  <b:Source>
    <b:Tag>cSXWJgTI47S1rHYN</b:Tag>
    <b:SourceType>Case</b:SourceType>
    <b:Title>Zákon č. 318/2012 Sb. o hospodaření energií</b:Title>
    <b:ShortTitle>Zákon č. 318/2012 Sb. o hospodaření energií</b:ShortTitle>
    <b:RefOrder>11</b:RefOrder>
  </b:Source>
  <b:Source>
    <b:Tag>kMfjnBkZH3MUyF4G</b:Tag>
    <b:SourceType>Book</b:SourceType>
    <b:Author>
      <b:Author>
        <b:NameList>
          <b:Person>
            <b:Last>Hudcová</b:Last>
            <b:First>Lenka</b:First>
          </b:Person>
        </b:NameList>
      </b:Author>
    </b:Author>
    <b:ISBN>978-80-87333-03-7</b:ISBN>
    <b:Year>2009</b:Year>
    <b:YearAccessed>2017-04-17</b:YearAccessed>
    <b:City>Praha</b:City>
    <b:Publisher>EkoWATT</b:Publisher>
    <b:Medium>online</b:Medium>
    <b:Title>Energetická náročnost budov: základní pojmy a platná legislativa</b:Title>
    <b:ShortTitle>Energetická náročnost budov</b:ShortTitle>
    <b:RefOrder>13</b:RefOrder>
  </b:Source>
  <b:Source>
    <b:Tag>xy3DKjh8oX2f7tSO</b:Tag>
    <b:SourceType>DocumentFromInternetSite</b:SourceType>
    <b:InternetSiteTitle>Technický a zkušební ústav stavební Praha, s.p.</b:InternetSiteTitle>
    <b:YearAccessed>2017-02-18</b:YearAccessed>
    <b:Year>2017</b:Year>
    <b:Medium>online</b:Medium>
    <b:Title>ENERGETICKÉ ŠTÍTKY OBÁLKY BUDOV</b:Title>
    <b:ShortTitle>ENERGETICKÉ ŠTÍTKY OBÁLKY BUDOV</b:ShortTitle>
    <b:URL>http://www.tzus.cz/certifikace-budov/energeticke-stitky-prukazy-audity/energeticke-stitky-obalky-budov</b:URL>
    <b:RefOrder>12</b:RefOrder>
  </b:Source>
  <b:Source>
    <b:Tag>ek49j2rIMbVWxcnP</b:Tag>
    <b:SourceType>Misc</b:SourceType>
    <b:Author>
      <b:Author>
        <b:Corporate>ČSN 73 0810</b:Corporate>
      </b:Author>
    </b:Author>
    <b:NormNumber>ČSN 73 0810</b:NormNumber>
    <b:Year>2016</b:Year>
    <b:Edition>7. 2016</b:Edition>
    <b:City>Praha</b:City>
    <b:Publisher>Úřad pro technickou normalizaci, metrologii a státní zkušebnictví,</b:Publisher>
    <b:Title>Požární bezpečnost staveb –: Společná ustanovení</b:Title>
    <b:ShortTitle>Požární bezpečnost staveb –</b:ShortTitle>
    <b:RefOrder>15</b:RefOrder>
  </b:Source>
  <b:Source>
    <b:Tag>n7x2lj8OVbdJggMC</b:Tag>
    <b:SourceType>DocumentFromInternetSite</b:SourceType>
    <b:InternetSiteTitle>Požární bezpečnost zateplených fasád - revize normy</b:InternetSiteTitle>
    <b:YearAccessed>2017-04-21</b:YearAccessed>
    <b:Year>2017</b:Year>
    <b:Medium>online</b:Medium>
    <b:Title>KNAUF INSULATION</b:Title>
    <b:ShortTitle>KNAUF INSULATION</b:ShortTitle>
    <b:URL>http://www.knaufinsulation.cz/pozarni-bezpecnost-fasad</b:URL>
    <b:RefOrder>16</b:RefOrder>
  </b:Source>
  <b:Source>
    <b:Tag>C61lWS6uPX8usqli</b:Tag>
    <b:SourceType>DocumentFromInternetSite</b:SourceType>
    <b:InternetSiteTitle>Nahlížení do katastru nemovitostí</b:InternetSiteTitle>
    <b:YearAccessed>2017-04-25</b:YearAccessed>
    <b:Year>2017</b:Year>
    <b:Medium>online</b:Medium>
    <b:Title>ČUZK</b:Title>
    <b:ShortTitle>ČUZK</b:ShortTitle>
    <b:URL>http://sgi.nahlizenidokn.cuzk.cz/marushka/default.aspx?themeid=3&amp;&amp;MarQueryId=2EDA9E08&amp;MarQParam0=1975629710&amp;MarQParamCount=1&amp;MarWindowName=Marushka</b:URL>
    <b:RefOrder>17</b:RefOrder>
  </b:Source>
  <b:Source>
    <b:Tag>PDgsbSOrNkv6r7Ib</b:Tag>
    <b:SourceType>Misc</b:SourceType>
    <b:Author>
      <b:Author>
        <b:Corporate>ČSN 73 0540-4</b:Corporate>
      </b:Author>
    </b:Author>
    <b:NormNumber>ČSN 73 0540-4</b:NormNumber>
    <b:Year>2005</b:Year>
    <b:Edition>6. 2005</b:Edition>
    <b:City>Praha</b:City>
    <b:Publisher>Úřad pro technickou normalizaci, metrologii a státní zkušebnictví,</b:Publisher>
    <b:Title>Tepelná ochrana budov –: Část 4: Výpočtové metody</b:Title>
    <b:ShortTitle>Tepelná ochrana budov –</b:ShortTitle>
    <b:RefOrder>18</b:RefOrder>
  </b:Source>
  <b:Source>
    <b:Tag>gayAmNuMEIVe4BLF</b:Tag>
    <b:SourceType>Case</b:SourceType>
    <b:Title>Vyhláška č. 499/2006 Sb. o dokumentaci staveb</b:Title>
    <b:ShortTitle>Vyhláška č. 499/2006 Sb. o dokumentaci staveb</b:ShortTitle>
    <b:RefOrder>19</b:RefOrder>
  </b:Source>
  <b:Source>
    <b:Tag>QKnY8ThWNoHfeSXk</b:Tag>
    <b:SourceType>Book</b:SourceType>
    <b:Author>
      <b:Author>
        <b:NameList>
          <b:Person>
            <b:Last>Režňáková</b:Last>
            <b:First>Mária</b:First>
          </b:Person>
        </b:NameList>
      </b:Author>
    </b:Author>
    <b:ISBN>978-80-247-1835-4</b:ISBN>
    <b:Year>2012</b:Year>
    <b:Edition>1. vyd.</b:Edition>
    <b:City>Praha</b:City>
    <b:Publisher>Grada</b:Publisher>
    <b:CollectionTitle>Finance (Grada)</b:CollectionTitle>
    <b:Title>Efektivní financování rozvoje podnikání</b:Title>
    <b:ShortTitle>Efektivní financování rozvoje podnikání</b:ShortTitle>
    <b:RefOrder>22</b:RefOrder>
  </b:Source>
  <b:Source>
    <b:Tag>LM7Evg46LuztKNbc</b:Tag>
    <b:SourceType>Case</b:SourceType>
    <b:Title>Nařízení vlády č. 591/2006 Sb.,   o bližších minimálních požadavcích na bezpečnost a ochranu zdraví při práci na staveništích</b:Title>
    <b:ShortTitle>Nařízení vlády č. 591/2006 Sb.,   o bližších minimálních požadavcích na bezpečnost a ochranu zdraví při práci na staveništích</b:ShortTitle>
    <b:RefOrder>20</b:RefOrder>
  </b:Source>
  <b:Source>
    <b:Tag>3kS5MtAFm7LCVuWx</b:Tag>
    <b:SourceType>Case</b:SourceType>
    <b:Title>Vyhláška č. 441/2013 Sb., o oceňování majetku (oceňovací vyhláška)</b:Title>
    <b:ShortTitle>Vyhláška č. 441/2013 Sb., o oceňování majetku (oceňovací vyhláška)</b:ShortTitle>
    <b:RefOrder>21</b:RefOrder>
  </b:Source>
</b:Sources>
</file>

<file path=customXml/itemProps1.xml><?xml version="1.0" encoding="utf-8"?>
<ds:datastoreItem xmlns:ds="http://schemas.openxmlformats.org/officeDocument/2006/customXml" ds:itemID="{2A1D538A-AD22-4AA6-BF24-70F9FB098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DP_Sablona_USI_Word10</Template>
  <TotalTime>92</TotalTime>
  <Pages>44</Pages>
  <Words>11289</Words>
  <Characters>66608</Characters>
  <Application>Microsoft Office Word</Application>
  <DocSecurity>0</DocSecurity>
  <Lines>555</Lines>
  <Paragraphs>155</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77742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Swift32</dc:creator>
  <cp:lastModifiedBy>HP</cp:lastModifiedBy>
  <cp:revision>6</cp:revision>
  <cp:lastPrinted>2021-01-21T10:02:00Z</cp:lastPrinted>
  <dcterms:created xsi:type="dcterms:W3CDTF">2021-01-11T09:25:00Z</dcterms:created>
  <dcterms:modified xsi:type="dcterms:W3CDTF">2021-01-21T11:57:00Z</dcterms:modified>
</cp:coreProperties>
</file>